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3A751" w14:textId="141659BA" w:rsidR="007E2034" w:rsidRPr="00614DD8" w:rsidRDefault="007E2034" w:rsidP="007E203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4C5D94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Pr="004C5D94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 w:rsidR="00F06E7F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501961</w:t>
      </w:r>
    </w:p>
    <w:bookmarkEnd w:id="0"/>
    <w:bookmarkEnd w:id="1"/>
    <w:p w14:paraId="4F567D68" w14:textId="77777777" w:rsidR="007E2034" w:rsidRDefault="007E2034" w:rsidP="007E203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Athens</w:t>
      </w: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Greece</w:t>
      </w: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</w:t>
      </w: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>th – 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1st</w:t>
      </w: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February</w:t>
      </w:r>
      <w:r w:rsidRPr="000853E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p w14:paraId="4415D459" w14:textId="77777777" w:rsidR="007E2034" w:rsidRPr="00614DD8" w:rsidRDefault="007E2034" w:rsidP="007E203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48044CF" w14:textId="77777777" w:rsidR="007E2034" w:rsidRPr="00614DD8" w:rsidRDefault="007E2034" w:rsidP="007E203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7C250B" w14:textId="35B0FA2C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FF5188">
        <w:rPr>
          <w:rFonts w:ascii="Arial" w:eastAsia="Calibri" w:hAnsi="Arial" w:cs="Arial"/>
          <w:b/>
          <w:bCs/>
          <w:sz w:val="24"/>
          <w:lang w:val="en-US"/>
        </w:rPr>
        <w:t>On General Aspects</w:t>
      </w:r>
      <w:r w:rsidR="00AC5690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55426E">
        <w:rPr>
          <w:rFonts w:ascii="Arial" w:eastAsia="Calibri" w:hAnsi="Arial" w:cs="Arial"/>
          <w:b/>
          <w:bCs/>
          <w:sz w:val="24"/>
          <w:lang w:val="en-US"/>
        </w:rPr>
        <w:t>of</w:t>
      </w:r>
      <w:r w:rsidR="00F64297">
        <w:rPr>
          <w:rFonts w:ascii="Arial" w:eastAsia="Calibri" w:hAnsi="Arial" w:cs="Arial"/>
          <w:b/>
          <w:bCs/>
          <w:sz w:val="24"/>
          <w:lang w:val="en-US"/>
        </w:rPr>
        <w:t xml:space="preserve"> AIML Mobility</w:t>
      </w:r>
    </w:p>
    <w:p w14:paraId="04A5E2C1" w14:textId="521A09E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D76D2">
        <w:rPr>
          <w:rFonts w:ascii="Arial" w:eastAsia="MS Mincho" w:hAnsi="Arial" w:cs="Arial"/>
          <w:b/>
          <w:bCs/>
          <w:sz w:val="24"/>
          <w:szCs w:val="20"/>
          <w:lang w:val="en-US"/>
        </w:rPr>
        <w:t>7.21.1</w:t>
      </w:r>
    </w:p>
    <w:p w14:paraId="6AF8ABBA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60E0DF73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2DE939BC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BF3FA3C" w14:textId="3C844E28" w:rsidR="006828DE" w:rsidRDefault="006828DE" w:rsidP="006828DE">
      <w:pPr>
        <w:rPr>
          <w:lang w:val="en-US"/>
        </w:rPr>
      </w:pPr>
      <w:bookmarkStart w:id="4" w:name="_Hlk177897930"/>
      <w:r>
        <w:rPr>
          <w:lang w:val="en-US"/>
        </w:rPr>
        <w:t>In RAN4#112bis</w:t>
      </w:r>
      <w:r w:rsidR="00F06E7F">
        <w:rPr>
          <w:lang w:val="en-US"/>
        </w:rPr>
        <w:t xml:space="preserve"> </w:t>
      </w:r>
      <w:r w:rsidR="00F06E7F">
        <w:rPr>
          <w:lang w:val="en-US"/>
        </w:rPr>
        <w:fldChar w:fldCharType="begin"/>
      </w:r>
      <w:r w:rsidR="00F06E7F">
        <w:rPr>
          <w:lang w:val="en-US"/>
        </w:rPr>
        <w:instrText xml:space="preserve"> REF _Ref189744219 \n \h </w:instrText>
      </w:r>
      <w:r w:rsidR="00F06E7F">
        <w:rPr>
          <w:lang w:val="en-US"/>
        </w:rPr>
      </w:r>
      <w:r w:rsidR="00F06E7F">
        <w:rPr>
          <w:lang w:val="en-US"/>
        </w:rPr>
        <w:fldChar w:fldCharType="separate"/>
      </w:r>
      <w:r w:rsidR="00F06E7F">
        <w:rPr>
          <w:cs/>
          <w:lang w:val="en-US"/>
        </w:rPr>
        <w:t>‎</w:t>
      </w:r>
      <w:r w:rsidR="00F06E7F">
        <w:rPr>
          <w:lang w:val="en-US"/>
        </w:rPr>
        <w:t>[1]</w:t>
      </w:r>
      <w:r w:rsidR="00F06E7F">
        <w:rPr>
          <w:lang w:val="en-US"/>
        </w:rPr>
        <w:fldChar w:fldCharType="end"/>
      </w:r>
      <w:r>
        <w:rPr>
          <w:lang w:val="en-US"/>
        </w:rPr>
        <w:t xml:space="preserve"> meeting it was agreed that the study will start with the RRM measurement prediction use-</w:t>
      </w:r>
      <w:r w:rsidR="00F06E7F">
        <w:rPr>
          <w:lang w:val="en-US"/>
        </w:rPr>
        <w:t>case,</w:t>
      </w:r>
      <w:r w:rsidR="007E7B7D">
        <w:rPr>
          <w:lang w:val="en-US"/>
        </w:rPr>
        <w:t xml:space="preserve"> and it was also agreed to start</w:t>
      </w:r>
      <w:r w:rsidR="007E7B7D" w:rsidRPr="007E7B7D">
        <w:rPr>
          <w:lang w:val="en-US"/>
        </w:rPr>
        <w:t xml:space="preserve"> </w:t>
      </w:r>
      <w:r w:rsidR="007E7B7D" w:rsidRPr="00BA561E">
        <w:rPr>
          <w:lang w:val="en-US"/>
        </w:rPr>
        <w:t>the discussion of Measurement event prediction use-case and</w:t>
      </w:r>
      <w:r w:rsidR="007E7B7D" w:rsidRPr="00BA561E">
        <w:rPr>
          <w:bCs/>
          <w:lang w:val="en-US"/>
        </w:rPr>
        <w:t xml:space="preserve"> RLF use-case</w:t>
      </w:r>
      <w:r w:rsidR="007E7B7D" w:rsidRPr="00BA561E">
        <w:rPr>
          <w:lang w:val="en-US"/>
        </w:rPr>
        <w:t xml:space="preserve"> if sufficient progress in RAN2</w:t>
      </w:r>
      <w:r w:rsidR="00131A35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828DE" w14:paraId="77ADE59A" w14:textId="77777777" w:rsidTr="00433340">
        <w:tc>
          <w:tcPr>
            <w:tcW w:w="9617" w:type="dxa"/>
          </w:tcPr>
          <w:p w14:paraId="79D38E22" w14:textId="77777777" w:rsidR="006828DE" w:rsidRPr="00BA561E" w:rsidRDefault="006828DE" w:rsidP="00433340">
            <w:pPr>
              <w:rPr>
                <w:b/>
                <w:bCs/>
                <w:u w:val="single"/>
                <w:lang w:val="en-US"/>
              </w:rPr>
            </w:pPr>
            <w:r w:rsidRPr="00BA561E">
              <w:rPr>
                <w:b/>
                <w:bCs/>
                <w:u w:val="single"/>
                <w:lang w:val="en-US"/>
              </w:rPr>
              <w:t>Issue 1-1-1: Priorities of different use cases</w:t>
            </w:r>
          </w:p>
          <w:p w14:paraId="4400B359" w14:textId="77777777" w:rsidR="006828DE" w:rsidRPr="00BA561E" w:rsidRDefault="006828DE" w:rsidP="00433340">
            <w:pPr>
              <w:rPr>
                <w:lang w:val="en-US"/>
              </w:rPr>
            </w:pPr>
            <w:r w:rsidRPr="00BA561E">
              <w:rPr>
                <w:lang w:val="en-US"/>
              </w:rPr>
              <w:t>Agreement:</w:t>
            </w:r>
          </w:p>
          <w:p w14:paraId="69ED470E" w14:textId="77777777" w:rsidR="006828DE" w:rsidRPr="00BA561E" w:rsidRDefault="006828DE" w:rsidP="006828DE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BA561E">
              <w:rPr>
                <w:lang w:val="en-US"/>
              </w:rPr>
              <w:t>RAN4 to start the discussion with RRM measurement prediction use-case from RAN4 #112bis meeting.</w:t>
            </w:r>
          </w:p>
          <w:p w14:paraId="4ECBC93D" w14:textId="77777777" w:rsidR="006828DE" w:rsidRPr="00BA561E" w:rsidRDefault="006828DE" w:rsidP="00433340">
            <w:pPr>
              <w:rPr>
                <w:lang w:val="en-US"/>
              </w:rPr>
            </w:pPr>
          </w:p>
          <w:p w14:paraId="7AF40B3D" w14:textId="77777777" w:rsidR="006828DE" w:rsidRPr="00BA561E" w:rsidRDefault="006828DE" w:rsidP="00433340">
            <w:pPr>
              <w:rPr>
                <w:lang w:val="en-US"/>
              </w:rPr>
            </w:pPr>
            <w:r w:rsidRPr="00BA561E">
              <w:rPr>
                <w:lang w:val="en-US"/>
              </w:rPr>
              <w:t>Agreement:</w:t>
            </w:r>
          </w:p>
          <w:p w14:paraId="7F601A71" w14:textId="77777777" w:rsidR="006828DE" w:rsidRPr="00BA561E" w:rsidRDefault="006828DE" w:rsidP="006828DE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BA561E">
              <w:rPr>
                <w:lang w:val="en-US"/>
              </w:rPr>
              <w:t>RAN4 to only start the discussion of Measurement event prediction use-case and</w:t>
            </w:r>
            <w:r w:rsidRPr="00BA561E">
              <w:rPr>
                <w:bCs/>
                <w:lang w:val="en-US"/>
              </w:rPr>
              <w:t xml:space="preserve"> RLF use-case</w:t>
            </w:r>
            <w:r w:rsidRPr="00BA561E">
              <w:rPr>
                <w:lang w:val="en-US"/>
              </w:rPr>
              <w:t xml:space="preserve"> if sufficient progress in RAN2.</w:t>
            </w:r>
          </w:p>
          <w:p w14:paraId="24E367D9" w14:textId="77777777" w:rsidR="006828DE" w:rsidRPr="00BA561E" w:rsidRDefault="006828DE" w:rsidP="006828DE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BA561E">
              <w:rPr>
                <w:lang w:val="en-US"/>
              </w:rPr>
              <w:t>The earliest time to start the discussion for Measurement event prediction use-case is RAN4#114 meeting (Feb 2025).</w:t>
            </w:r>
          </w:p>
          <w:p w14:paraId="4313C0FB" w14:textId="77777777" w:rsidR="006828DE" w:rsidRPr="00BA561E" w:rsidRDefault="006828DE" w:rsidP="006828DE">
            <w:pPr>
              <w:numPr>
                <w:ilvl w:val="1"/>
                <w:numId w:val="9"/>
              </w:numPr>
              <w:rPr>
                <w:lang w:val="en-US"/>
              </w:rPr>
            </w:pPr>
            <w:r w:rsidRPr="00BA561E">
              <w:rPr>
                <w:lang w:val="en-US"/>
              </w:rPr>
              <w:t xml:space="preserve">The earliest time to start the discussion for </w:t>
            </w:r>
            <w:r w:rsidRPr="00BA561E">
              <w:rPr>
                <w:bCs/>
                <w:lang w:val="en-US"/>
              </w:rPr>
              <w:t xml:space="preserve">RLF use-case is </w:t>
            </w:r>
            <w:r w:rsidRPr="00BA561E">
              <w:rPr>
                <w:lang w:val="en-US"/>
              </w:rPr>
              <w:t>from RAN4#114bis meeting (Apr 2025).</w:t>
            </w:r>
          </w:p>
          <w:p w14:paraId="67DF2C28" w14:textId="77777777" w:rsidR="006828DE" w:rsidRDefault="006828DE" w:rsidP="00433340">
            <w:pPr>
              <w:rPr>
                <w:lang w:val="en-US"/>
              </w:rPr>
            </w:pPr>
          </w:p>
        </w:tc>
      </w:tr>
    </w:tbl>
    <w:p w14:paraId="654E3470" w14:textId="77777777" w:rsidR="006828DE" w:rsidRDefault="006828DE" w:rsidP="006828DE">
      <w:pPr>
        <w:rPr>
          <w:lang w:val="en-US"/>
        </w:rPr>
      </w:pPr>
    </w:p>
    <w:p w14:paraId="6C07568D" w14:textId="25FC6689" w:rsidR="00F06E7F" w:rsidRPr="00614DD8" w:rsidRDefault="009C2710" w:rsidP="00224E67">
      <w:pPr>
        <w:rPr>
          <w:lang w:val="en-US"/>
        </w:rPr>
      </w:pPr>
      <w:r>
        <w:rPr>
          <w:lang w:val="en-US"/>
        </w:rPr>
        <w:t xml:space="preserve">In this contribution, we propose and update on the above agreement based on RAN2 progress on </w:t>
      </w:r>
      <w:r w:rsidR="002B556B" w:rsidRPr="00BA561E">
        <w:rPr>
          <w:lang w:val="en-US"/>
        </w:rPr>
        <w:t>Measurement event prediction use-case and</w:t>
      </w:r>
      <w:r w:rsidR="002B556B" w:rsidRPr="00BA561E">
        <w:rPr>
          <w:bCs/>
          <w:lang w:val="en-US"/>
        </w:rPr>
        <w:t xml:space="preserve"> RLF use-case</w:t>
      </w:r>
      <w:r>
        <w:rPr>
          <w:lang w:val="en-US"/>
        </w:rPr>
        <w:t>.</w:t>
      </w:r>
    </w:p>
    <w:p w14:paraId="5C505337" w14:textId="2096F39D" w:rsidR="24810065" w:rsidRPr="00F06E7F" w:rsidRDefault="003B659E" w:rsidP="00F06E7F">
      <w:pPr>
        <w:pStyle w:val="RAN4H1"/>
        <w:rPr>
          <w:lang w:val="en-US"/>
        </w:rPr>
      </w:pPr>
      <w:bookmarkStart w:id="5" w:name="_Toc116995842"/>
      <w:bookmarkEnd w:id="4"/>
      <w:r w:rsidRPr="24810065">
        <w:rPr>
          <w:lang w:val="en-US"/>
        </w:rPr>
        <w:t>Discussion</w:t>
      </w:r>
      <w:bookmarkEnd w:id="5"/>
    </w:p>
    <w:p w14:paraId="29909963" w14:textId="2E61FEA1" w:rsidR="40FAB803" w:rsidRDefault="002B556B" w:rsidP="24810065">
      <w:r>
        <w:t xml:space="preserve">Since RAN2 just started the evaluation of measurement event prediction use case, it </w:t>
      </w:r>
      <w:r w:rsidR="00C160E4">
        <w:t>may be too early to start the discussion on measurement event prediction use case in RAN4 from RAN4#114 meeting.</w:t>
      </w:r>
    </w:p>
    <w:p w14:paraId="4240AD4F" w14:textId="370C4528" w:rsidR="00B34FDC" w:rsidRDefault="00B34FDC" w:rsidP="00B34FDC">
      <w:pPr>
        <w:pStyle w:val="RAN4observation0"/>
      </w:pPr>
      <w:r>
        <w:t>RAN2 started the evaluation of measurement event prediction use case in RAN2</w:t>
      </w:r>
      <w:r w:rsidR="00F90987">
        <w:t>#129 meeting.</w:t>
      </w:r>
    </w:p>
    <w:p w14:paraId="21149779" w14:textId="61A57424" w:rsidR="00F90987" w:rsidRDefault="00F90987" w:rsidP="00F90987">
      <w:pPr>
        <w:pStyle w:val="RAN4proposal"/>
      </w:pPr>
      <w:r>
        <w:t>RAN4 should postpone the start of the discussion on measurement event prediction use case to RAN4#114bis meeting</w:t>
      </w:r>
    </w:p>
    <w:p w14:paraId="2163933F" w14:textId="09ADFC83" w:rsidR="00F90987" w:rsidRDefault="00F90987" w:rsidP="00F90987">
      <w:r>
        <w:t>Furthermore, RAN2 will sta</w:t>
      </w:r>
      <w:r w:rsidR="00F44E19">
        <w:t>r</w:t>
      </w:r>
      <w:r>
        <w:t>t the evaluation of Radio Link Failure</w:t>
      </w:r>
      <w:r w:rsidR="00D14FA3">
        <w:t xml:space="preserve"> (RLF) prediction use case starting from RAN2#129bis meeting. Therefore, it may be too early for RAN4 to start the discussion on RLF prediction use case starting from RAN4#114bis meeting.</w:t>
      </w:r>
    </w:p>
    <w:p w14:paraId="7A1B62DF" w14:textId="7964A341" w:rsidR="00D14FA3" w:rsidRDefault="00D14FA3" w:rsidP="00D14FA3">
      <w:pPr>
        <w:pStyle w:val="RAN4observation0"/>
      </w:pPr>
      <w:bookmarkStart w:id="6" w:name="_Hlk189853503"/>
      <w:r>
        <w:t>RAN2 started the evaluation of RLF prediction use case in RAN2#129bis meeting.</w:t>
      </w:r>
    </w:p>
    <w:bookmarkEnd w:id="6"/>
    <w:p w14:paraId="07AD0AEA" w14:textId="1597895F" w:rsidR="00D14FA3" w:rsidRDefault="00D14FA3" w:rsidP="00D14FA3">
      <w:pPr>
        <w:pStyle w:val="RAN4proposal"/>
      </w:pPr>
      <w:r>
        <w:t>RAN4 should postpone the start of the discussion on RLF prediction use case to RAN4#115 meeting</w:t>
      </w:r>
      <w:r w:rsidR="005E24FA">
        <w:t>.</w:t>
      </w:r>
    </w:p>
    <w:p w14:paraId="531FF1C9" w14:textId="77777777" w:rsidR="00CD7492" w:rsidRPr="00614DD8" w:rsidRDefault="00CD7492" w:rsidP="00A37002">
      <w:pPr>
        <w:pStyle w:val="RAN4H1"/>
        <w:rPr>
          <w:lang w:val="en-US"/>
        </w:rPr>
      </w:pPr>
      <w:bookmarkStart w:id="7" w:name="_Toc116995848"/>
      <w:r w:rsidRPr="00614DD8">
        <w:rPr>
          <w:lang w:val="en-US"/>
        </w:rPr>
        <w:t>Conclusion</w:t>
      </w:r>
      <w:bookmarkEnd w:id="7"/>
    </w:p>
    <w:p w14:paraId="62CFF968" w14:textId="07D0C5E6" w:rsidR="00F06E7F" w:rsidRDefault="00F870D9" w:rsidP="00F06E7F">
      <w:bookmarkStart w:id="8" w:name="_Toc116995849"/>
      <w:r>
        <w:t>In this paper</w:t>
      </w:r>
      <w:r w:rsidR="00F06E7F">
        <w:t>, following Observations and Proposals were made:</w:t>
      </w:r>
    </w:p>
    <w:p w14:paraId="19368D46" w14:textId="40E34A8A" w:rsidR="008E7629" w:rsidRDefault="005E24FA" w:rsidP="007E2034">
      <w:r w:rsidRPr="005E24FA">
        <w:rPr>
          <w:b/>
          <w:bCs/>
        </w:rPr>
        <w:lastRenderedPageBreak/>
        <w:t xml:space="preserve">Observation 1: </w:t>
      </w:r>
      <w:r w:rsidRPr="005E24FA">
        <w:t>RAN2 started the evaluation of measurement event prediction use case in RAN2#129 meeting.</w:t>
      </w:r>
    </w:p>
    <w:p w14:paraId="68E86B73" w14:textId="18F09644" w:rsidR="005E24FA" w:rsidRPr="005E24FA" w:rsidRDefault="005E24FA" w:rsidP="007E2034">
      <w:pPr>
        <w:rPr>
          <w:b/>
          <w:bCs/>
        </w:rPr>
      </w:pPr>
      <w:r w:rsidRPr="005E24FA">
        <w:rPr>
          <w:b/>
          <w:bCs/>
        </w:rPr>
        <w:t>Proposal 1: RAN4 should postpone the start of the discussion on measurement event prediction use case to RAN4#114bis meeting</w:t>
      </w:r>
    </w:p>
    <w:p w14:paraId="75CC3149" w14:textId="039566DB" w:rsidR="005E24FA" w:rsidRPr="00F06E7F" w:rsidRDefault="005E24FA" w:rsidP="007E2034">
      <w:r w:rsidRPr="005E24FA">
        <w:rPr>
          <w:b/>
          <w:bCs/>
        </w:rPr>
        <w:t>Observation 2:</w:t>
      </w:r>
      <w:r w:rsidRPr="005E24FA">
        <w:t xml:space="preserve"> RAN2 started the evaluation of RLF prediction use case in RAN2#129bis meeting.</w:t>
      </w:r>
    </w:p>
    <w:p w14:paraId="1B35217A" w14:textId="21C61CDA" w:rsidR="00847264" w:rsidRPr="005E24FA" w:rsidRDefault="005E24FA" w:rsidP="008C39F7">
      <w:pPr>
        <w:rPr>
          <w:b/>
          <w:bCs/>
        </w:rPr>
      </w:pPr>
      <w:r w:rsidRPr="005E24FA">
        <w:rPr>
          <w:b/>
          <w:bCs/>
        </w:rPr>
        <w:t>Proposal 2: RAN4 should postpone the start of the discussion on RLF prediction use case to RAN4#115 meeting.</w:t>
      </w:r>
    </w:p>
    <w:p w14:paraId="6051F4F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8"/>
    </w:p>
    <w:p w14:paraId="3BF67C27" w14:textId="528AA683" w:rsidR="004152ED" w:rsidRPr="00F06E7F" w:rsidRDefault="00F06E7F" w:rsidP="00F06E7F">
      <w:pPr>
        <w:pStyle w:val="ListParagraph"/>
        <w:numPr>
          <w:ilvl w:val="0"/>
          <w:numId w:val="6"/>
        </w:numPr>
        <w:rPr>
          <w:lang w:val="en-US"/>
        </w:rPr>
      </w:pPr>
      <w:bookmarkStart w:id="9" w:name="_Ref114500673"/>
      <w:bookmarkStart w:id="10" w:name="_Ref189744219"/>
      <w:bookmarkEnd w:id="9"/>
      <w:r w:rsidRPr="00B913D0">
        <w:rPr>
          <w:lang w:val="en-US"/>
        </w:rPr>
        <w:t>R4-2416855, WF on AI/ML Mobility, Nokia, 14th – 18th October 2024</w:t>
      </w:r>
      <w:r w:rsidR="005E24FA">
        <w:rPr>
          <w:lang w:val="en-US"/>
        </w:rPr>
        <w:t xml:space="preserve">, </w:t>
      </w:r>
      <w:r w:rsidR="005E24FA" w:rsidRPr="00B913D0">
        <w:rPr>
          <w:lang w:val="en-US"/>
        </w:rPr>
        <w:t>Hefei, Anhui, China</w:t>
      </w:r>
      <w:r w:rsidRPr="00B913D0">
        <w:rPr>
          <w:lang w:val="en-US"/>
        </w:rPr>
        <w:t>.</w:t>
      </w:r>
      <w:bookmarkEnd w:id="10"/>
    </w:p>
    <w:sectPr w:rsidR="004152ED" w:rsidRPr="00F06E7F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8CCA4" w14:textId="77777777" w:rsidR="002E5418" w:rsidRDefault="002E5418" w:rsidP="00001C9B">
      <w:pPr>
        <w:spacing w:after="0" w:line="240" w:lineRule="auto"/>
      </w:pPr>
      <w:r>
        <w:separator/>
      </w:r>
    </w:p>
  </w:endnote>
  <w:endnote w:type="continuationSeparator" w:id="0">
    <w:p w14:paraId="18C78ABE" w14:textId="77777777" w:rsidR="002E5418" w:rsidRDefault="002E5418" w:rsidP="00001C9B">
      <w:pPr>
        <w:spacing w:after="0" w:line="240" w:lineRule="auto"/>
      </w:pPr>
      <w:r>
        <w:continuationSeparator/>
      </w:r>
    </w:p>
  </w:endnote>
  <w:endnote w:type="continuationNotice" w:id="1">
    <w:p w14:paraId="5066DEF7" w14:textId="77777777" w:rsidR="002E5418" w:rsidRDefault="002E54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78A2E" w14:textId="77777777" w:rsidR="002E5418" w:rsidRDefault="002E5418" w:rsidP="00001C9B">
      <w:pPr>
        <w:spacing w:after="0" w:line="240" w:lineRule="auto"/>
      </w:pPr>
      <w:r>
        <w:separator/>
      </w:r>
    </w:p>
  </w:footnote>
  <w:footnote w:type="continuationSeparator" w:id="0">
    <w:p w14:paraId="1B8CE501" w14:textId="77777777" w:rsidR="002E5418" w:rsidRDefault="002E5418" w:rsidP="00001C9B">
      <w:pPr>
        <w:spacing w:after="0" w:line="240" w:lineRule="auto"/>
      </w:pPr>
      <w:r>
        <w:continuationSeparator/>
      </w:r>
    </w:p>
  </w:footnote>
  <w:footnote w:type="continuationNotice" w:id="1">
    <w:p w14:paraId="58E6E9F7" w14:textId="77777777" w:rsidR="002E5418" w:rsidRDefault="002E54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05BDE"/>
    <w:multiLevelType w:val="multilevel"/>
    <w:tmpl w:val="3A10DF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A96246"/>
    <w:multiLevelType w:val="multilevel"/>
    <w:tmpl w:val="AF6A0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E994DDB"/>
    <w:multiLevelType w:val="hybridMultilevel"/>
    <w:tmpl w:val="2020C412"/>
    <w:lvl w:ilvl="0" w:tplc="8506C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250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049C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473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FE57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E89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DE2F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74E8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181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820F78"/>
    <w:multiLevelType w:val="multilevel"/>
    <w:tmpl w:val="63366F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2C1359"/>
    <w:multiLevelType w:val="multilevel"/>
    <w:tmpl w:val="02F6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546BCE"/>
    <w:multiLevelType w:val="hybridMultilevel"/>
    <w:tmpl w:val="3D6C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D7519"/>
    <w:multiLevelType w:val="hybridMultilevel"/>
    <w:tmpl w:val="946212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C641A7"/>
    <w:multiLevelType w:val="multilevel"/>
    <w:tmpl w:val="F0FC71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869831200">
    <w:abstractNumId w:val="4"/>
  </w:num>
  <w:num w:numId="2" w16cid:durableId="1792749823">
    <w:abstractNumId w:val="8"/>
  </w:num>
  <w:num w:numId="3" w16cid:durableId="80681869">
    <w:abstractNumId w:val="6"/>
  </w:num>
  <w:num w:numId="4" w16cid:durableId="1566528953">
    <w:abstractNumId w:val="7"/>
  </w:num>
  <w:num w:numId="5" w16cid:durableId="1456096507">
    <w:abstractNumId w:val="14"/>
  </w:num>
  <w:num w:numId="6" w16cid:durableId="1659071369">
    <w:abstractNumId w:val="13"/>
  </w:num>
  <w:num w:numId="7" w16cid:durableId="143009612">
    <w:abstractNumId w:val="0"/>
  </w:num>
  <w:num w:numId="8" w16cid:durableId="1949779268">
    <w:abstractNumId w:val="2"/>
  </w:num>
  <w:num w:numId="9" w16cid:durableId="2048287226">
    <w:abstractNumId w:val="12"/>
  </w:num>
  <w:num w:numId="10" w16cid:durableId="1690251605">
    <w:abstractNumId w:val="10"/>
  </w:num>
  <w:num w:numId="11" w16cid:durableId="1380857849">
    <w:abstractNumId w:val="3"/>
  </w:num>
  <w:num w:numId="12" w16cid:durableId="2073961025">
    <w:abstractNumId w:val="1"/>
  </w:num>
  <w:num w:numId="13" w16cid:durableId="854420857">
    <w:abstractNumId w:val="5"/>
  </w:num>
  <w:num w:numId="14" w16cid:durableId="869759332">
    <w:abstractNumId w:val="15"/>
  </w:num>
  <w:num w:numId="15" w16cid:durableId="2006980572">
    <w:abstractNumId w:val="9"/>
  </w:num>
  <w:num w:numId="16" w16cid:durableId="238448825">
    <w:abstractNumId w:val="11"/>
  </w:num>
  <w:num w:numId="17" w16cid:durableId="1006370920">
    <w:abstractNumId w:val="6"/>
    <w:lvlOverride w:ilvl="0">
      <w:startOverride w:val="1"/>
    </w:lvlOverride>
  </w:num>
  <w:num w:numId="18" w16cid:durableId="562569359">
    <w:abstractNumId w:val="7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E70"/>
    <w:rsid w:val="00001C9B"/>
    <w:rsid w:val="00002944"/>
    <w:rsid w:val="000040DC"/>
    <w:rsid w:val="00004675"/>
    <w:rsid w:val="0000495B"/>
    <w:rsid w:val="00011784"/>
    <w:rsid w:val="00011DDA"/>
    <w:rsid w:val="000151EF"/>
    <w:rsid w:val="00017E10"/>
    <w:rsid w:val="00021727"/>
    <w:rsid w:val="00022DBD"/>
    <w:rsid w:val="000235AB"/>
    <w:rsid w:val="000239F5"/>
    <w:rsid w:val="00024E17"/>
    <w:rsid w:val="00024F66"/>
    <w:rsid w:val="000253DF"/>
    <w:rsid w:val="00027FAF"/>
    <w:rsid w:val="00030A62"/>
    <w:rsid w:val="00030A9B"/>
    <w:rsid w:val="00032CDC"/>
    <w:rsid w:val="000333B5"/>
    <w:rsid w:val="00035E2F"/>
    <w:rsid w:val="00036C41"/>
    <w:rsid w:val="0004266D"/>
    <w:rsid w:val="00042C4F"/>
    <w:rsid w:val="000436C9"/>
    <w:rsid w:val="00044BE0"/>
    <w:rsid w:val="00045A4D"/>
    <w:rsid w:val="00045BB6"/>
    <w:rsid w:val="00045D31"/>
    <w:rsid w:val="00051B02"/>
    <w:rsid w:val="000528D8"/>
    <w:rsid w:val="0005521E"/>
    <w:rsid w:val="00056A58"/>
    <w:rsid w:val="00057792"/>
    <w:rsid w:val="00062D22"/>
    <w:rsid w:val="00063418"/>
    <w:rsid w:val="00063DE2"/>
    <w:rsid w:val="0006764F"/>
    <w:rsid w:val="000700B2"/>
    <w:rsid w:val="0007082D"/>
    <w:rsid w:val="00070EED"/>
    <w:rsid w:val="000728B4"/>
    <w:rsid w:val="00072CCA"/>
    <w:rsid w:val="00083226"/>
    <w:rsid w:val="0008407C"/>
    <w:rsid w:val="000853E8"/>
    <w:rsid w:val="00085594"/>
    <w:rsid w:val="0008612A"/>
    <w:rsid w:val="00086A1E"/>
    <w:rsid w:val="000872EE"/>
    <w:rsid w:val="00090E18"/>
    <w:rsid w:val="0009141A"/>
    <w:rsid w:val="00092B31"/>
    <w:rsid w:val="00095A4C"/>
    <w:rsid w:val="00095AD2"/>
    <w:rsid w:val="000A013B"/>
    <w:rsid w:val="000A10BC"/>
    <w:rsid w:val="000A2DB4"/>
    <w:rsid w:val="000A2F56"/>
    <w:rsid w:val="000A54CD"/>
    <w:rsid w:val="000A5DF8"/>
    <w:rsid w:val="000A622C"/>
    <w:rsid w:val="000A7F53"/>
    <w:rsid w:val="000B0056"/>
    <w:rsid w:val="000B0FFA"/>
    <w:rsid w:val="000B11AB"/>
    <w:rsid w:val="000B220A"/>
    <w:rsid w:val="000B5942"/>
    <w:rsid w:val="000B5AAC"/>
    <w:rsid w:val="000B7673"/>
    <w:rsid w:val="000C012A"/>
    <w:rsid w:val="000C28BB"/>
    <w:rsid w:val="000C33E4"/>
    <w:rsid w:val="000C342A"/>
    <w:rsid w:val="000C3C7B"/>
    <w:rsid w:val="000C76A7"/>
    <w:rsid w:val="000C76DD"/>
    <w:rsid w:val="000D0CF3"/>
    <w:rsid w:val="000D0F93"/>
    <w:rsid w:val="000D1E38"/>
    <w:rsid w:val="000D3935"/>
    <w:rsid w:val="000D415E"/>
    <w:rsid w:val="000D52F5"/>
    <w:rsid w:val="000D6D9B"/>
    <w:rsid w:val="000E0DAC"/>
    <w:rsid w:val="000E2337"/>
    <w:rsid w:val="000E4DE0"/>
    <w:rsid w:val="000E59BF"/>
    <w:rsid w:val="000E767E"/>
    <w:rsid w:val="000F25F9"/>
    <w:rsid w:val="00101B95"/>
    <w:rsid w:val="0010334A"/>
    <w:rsid w:val="001042F0"/>
    <w:rsid w:val="00106405"/>
    <w:rsid w:val="00106416"/>
    <w:rsid w:val="00110481"/>
    <w:rsid w:val="0011116A"/>
    <w:rsid w:val="00112385"/>
    <w:rsid w:val="001127C9"/>
    <w:rsid w:val="00114498"/>
    <w:rsid w:val="00115B88"/>
    <w:rsid w:val="00117DBF"/>
    <w:rsid w:val="00117F3A"/>
    <w:rsid w:val="0012349F"/>
    <w:rsid w:val="00124703"/>
    <w:rsid w:val="00126CB7"/>
    <w:rsid w:val="0012712F"/>
    <w:rsid w:val="00131876"/>
    <w:rsid w:val="00131A35"/>
    <w:rsid w:val="00132F6A"/>
    <w:rsid w:val="00133913"/>
    <w:rsid w:val="00135856"/>
    <w:rsid w:val="0013662C"/>
    <w:rsid w:val="00137023"/>
    <w:rsid w:val="00140203"/>
    <w:rsid w:val="00140221"/>
    <w:rsid w:val="00141618"/>
    <w:rsid w:val="00141A9E"/>
    <w:rsid w:val="00142F8F"/>
    <w:rsid w:val="001447A4"/>
    <w:rsid w:val="001458C4"/>
    <w:rsid w:val="00155860"/>
    <w:rsid w:val="0016077C"/>
    <w:rsid w:val="00162A4B"/>
    <w:rsid w:val="00163BA8"/>
    <w:rsid w:val="001642FC"/>
    <w:rsid w:val="0016496B"/>
    <w:rsid w:val="00165330"/>
    <w:rsid w:val="00167408"/>
    <w:rsid w:val="00170546"/>
    <w:rsid w:val="00170B4D"/>
    <w:rsid w:val="001743E2"/>
    <w:rsid w:val="001745F8"/>
    <w:rsid w:val="00182B11"/>
    <w:rsid w:val="001838CF"/>
    <w:rsid w:val="00183E55"/>
    <w:rsid w:val="001849E3"/>
    <w:rsid w:val="00184F27"/>
    <w:rsid w:val="0018542B"/>
    <w:rsid w:val="00186376"/>
    <w:rsid w:val="001868EE"/>
    <w:rsid w:val="001871CF"/>
    <w:rsid w:val="001930B6"/>
    <w:rsid w:val="001947FE"/>
    <w:rsid w:val="00197E8D"/>
    <w:rsid w:val="001A20E3"/>
    <w:rsid w:val="001A3BA4"/>
    <w:rsid w:val="001A4EF7"/>
    <w:rsid w:val="001A4FED"/>
    <w:rsid w:val="001A61CC"/>
    <w:rsid w:val="001A6C0A"/>
    <w:rsid w:val="001A6D1F"/>
    <w:rsid w:val="001A7CD3"/>
    <w:rsid w:val="001B1349"/>
    <w:rsid w:val="001B161E"/>
    <w:rsid w:val="001B1C31"/>
    <w:rsid w:val="001B1EA8"/>
    <w:rsid w:val="001B1F94"/>
    <w:rsid w:val="001B2687"/>
    <w:rsid w:val="001B4CF3"/>
    <w:rsid w:val="001B6CA4"/>
    <w:rsid w:val="001B6FFD"/>
    <w:rsid w:val="001B7B94"/>
    <w:rsid w:val="001C039D"/>
    <w:rsid w:val="001C2A52"/>
    <w:rsid w:val="001D1203"/>
    <w:rsid w:val="001D2143"/>
    <w:rsid w:val="001D287E"/>
    <w:rsid w:val="001D3B61"/>
    <w:rsid w:val="001D437F"/>
    <w:rsid w:val="001D4C7A"/>
    <w:rsid w:val="001D5AEA"/>
    <w:rsid w:val="001D62A7"/>
    <w:rsid w:val="001D76D2"/>
    <w:rsid w:val="001E231E"/>
    <w:rsid w:val="001E2C21"/>
    <w:rsid w:val="001E30F6"/>
    <w:rsid w:val="001E62E2"/>
    <w:rsid w:val="001E7773"/>
    <w:rsid w:val="001F17F3"/>
    <w:rsid w:val="001F3D95"/>
    <w:rsid w:val="001F42A4"/>
    <w:rsid w:val="001F4B2E"/>
    <w:rsid w:val="001F79B3"/>
    <w:rsid w:val="001F7A7A"/>
    <w:rsid w:val="00200CC3"/>
    <w:rsid w:val="00201106"/>
    <w:rsid w:val="00201685"/>
    <w:rsid w:val="0020594D"/>
    <w:rsid w:val="002102BF"/>
    <w:rsid w:val="00210355"/>
    <w:rsid w:val="00210A61"/>
    <w:rsid w:val="00217EE5"/>
    <w:rsid w:val="00224E67"/>
    <w:rsid w:val="00235F5C"/>
    <w:rsid w:val="0024148A"/>
    <w:rsid w:val="00242FBD"/>
    <w:rsid w:val="0024622B"/>
    <w:rsid w:val="00246A58"/>
    <w:rsid w:val="00251A91"/>
    <w:rsid w:val="00252019"/>
    <w:rsid w:val="0025357B"/>
    <w:rsid w:val="002545C9"/>
    <w:rsid w:val="00255406"/>
    <w:rsid w:val="00257FA3"/>
    <w:rsid w:val="00262A13"/>
    <w:rsid w:val="00263A7F"/>
    <w:rsid w:val="00264A16"/>
    <w:rsid w:val="00266B89"/>
    <w:rsid w:val="002676F7"/>
    <w:rsid w:val="00270D35"/>
    <w:rsid w:val="00271446"/>
    <w:rsid w:val="00273054"/>
    <w:rsid w:val="00273A38"/>
    <w:rsid w:val="00273CA4"/>
    <w:rsid w:val="00277691"/>
    <w:rsid w:val="00277B56"/>
    <w:rsid w:val="002829D3"/>
    <w:rsid w:val="00282A74"/>
    <w:rsid w:val="002849D4"/>
    <w:rsid w:val="002869D6"/>
    <w:rsid w:val="0029489F"/>
    <w:rsid w:val="00295496"/>
    <w:rsid w:val="002962AB"/>
    <w:rsid w:val="00297E17"/>
    <w:rsid w:val="002A19F5"/>
    <w:rsid w:val="002A2997"/>
    <w:rsid w:val="002B2CD6"/>
    <w:rsid w:val="002B4922"/>
    <w:rsid w:val="002B556B"/>
    <w:rsid w:val="002B69F3"/>
    <w:rsid w:val="002C06F4"/>
    <w:rsid w:val="002C22C3"/>
    <w:rsid w:val="002C2D19"/>
    <w:rsid w:val="002C32E4"/>
    <w:rsid w:val="002C3EEF"/>
    <w:rsid w:val="002C685C"/>
    <w:rsid w:val="002C7E08"/>
    <w:rsid w:val="002D0792"/>
    <w:rsid w:val="002D10FA"/>
    <w:rsid w:val="002D21C6"/>
    <w:rsid w:val="002D26BA"/>
    <w:rsid w:val="002D360C"/>
    <w:rsid w:val="002D4C55"/>
    <w:rsid w:val="002E0753"/>
    <w:rsid w:val="002E1246"/>
    <w:rsid w:val="002E1960"/>
    <w:rsid w:val="002E1BF1"/>
    <w:rsid w:val="002E2BE6"/>
    <w:rsid w:val="002E2BF7"/>
    <w:rsid w:val="002E2FFF"/>
    <w:rsid w:val="002E3DE3"/>
    <w:rsid w:val="002E5418"/>
    <w:rsid w:val="002E6BEB"/>
    <w:rsid w:val="002E6DED"/>
    <w:rsid w:val="002F0876"/>
    <w:rsid w:val="002F1C74"/>
    <w:rsid w:val="002F36A7"/>
    <w:rsid w:val="002F58FA"/>
    <w:rsid w:val="002F7B71"/>
    <w:rsid w:val="00300956"/>
    <w:rsid w:val="00300E9A"/>
    <w:rsid w:val="00302642"/>
    <w:rsid w:val="00302EA0"/>
    <w:rsid w:val="00302FE2"/>
    <w:rsid w:val="00303D34"/>
    <w:rsid w:val="00306D03"/>
    <w:rsid w:val="00310A5B"/>
    <w:rsid w:val="00311442"/>
    <w:rsid w:val="003133A5"/>
    <w:rsid w:val="003162DF"/>
    <w:rsid w:val="00317187"/>
    <w:rsid w:val="00321B9D"/>
    <w:rsid w:val="003232A9"/>
    <w:rsid w:val="0032348B"/>
    <w:rsid w:val="00323FB2"/>
    <w:rsid w:val="0032499A"/>
    <w:rsid w:val="00330D5C"/>
    <w:rsid w:val="00331019"/>
    <w:rsid w:val="00331F26"/>
    <w:rsid w:val="003324F0"/>
    <w:rsid w:val="003326F9"/>
    <w:rsid w:val="00332D24"/>
    <w:rsid w:val="0033352C"/>
    <w:rsid w:val="003341F7"/>
    <w:rsid w:val="00335D97"/>
    <w:rsid w:val="00336A8F"/>
    <w:rsid w:val="003406F9"/>
    <w:rsid w:val="00343DF6"/>
    <w:rsid w:val="00345286"/>
    <w:rsid w:val="003456ED"/>
    <w:rsid w:val="003474AB"/>
    <w:rsid w:val="00347802"/>
    <w:rsid w:val="00347FEC"/>
    <w:rsid w:val="003509DF"/>
    <w:rsid w:val="00353FD5"/>
    <w:rsid w:val="00355101"/>
    <w:rsid w:val="00356F45"/>
    <w:rsid w:val="00360D8B"/>
    <w:rsid w:val="00362024"/>
    <w:rsid w:val="00364F91"/>
    <w:rsid w:val="00365721"/>
    <w:rsid w:val="00366B74"/>
    <w:rsid w:val="003676C9"/>
    <w:rsid w:val="003764F6"/>
    <w:rsid w:val="003770BD"/>
    <w:rsid w:val="003774C0"/>
    <w:rsid w:val="00381708"/>
    <w:rsid w:val="0038195C"/>
    <w:rsid w:val="003819C8"/>
    <w:rsid w:val="00381F95"/>
    <w:rsid w:val="0038282C"/>
    <w:rsid w:val="0038435F"/>
    <w:rsid w:val="003869C5"/>
    <w:rsid w:val="003908D4"/>
    <w:rsid w:val="00390DF2"/>
    <w:rsid w:val="00391BA0"/>
    <w:rsid w:val="0039337C"/>
    <w:rsid w:val="003945C9"/>
    <w:rsid w:val="003A5E21"/>
    <w:rsid w:val="003A710A"/>
    <w:rsid w:val="003B0FAB"/>
    <w:rsid w:val="003B252D"/>
    <w:rsid w:val="003B2CC6"/>
    <w:rsid w:val="003B659E"/>
    <w:rsid w:val="003C09CB"/>
    <w:rsid w:val="003C0A31"/>
    <w:rsid w:val="003C275E"/>
    <w:rsid w:val="003C2760"/>
    <w:rsid w:val="003C35C8"/>
    <w:rsid w:val="003C4FDE"/>
    <w:rsid w:val="003C5E1C"/>
    <w:rsid w:val="003D0A57"/>
    <w:rsid w:val="003D1171"/>
    <w:rsid w:val="003D1A24"/>
    <w:rsid w:val="003D1F97"/>
    <w:rsid w:val="003D22E9"/>
    <w:rsid w:val="003D35C4"/>
    <w:rsid w:val="003D67E8"/>
    <w:rsid w:val="003E0AF7"/>
    <w:rsid w:val="003E1DD9"/>
    <w:rsid w:val="003E58DF"/>
    <w:rsid w:val="003E5D04"/>
    <w:rsid w:val="003E6753"/>
    <w:rsid w:val="003E6A00"/>
    <w:rsid w:val="003E6E68"/>
    <w:rsid w:val="003E799F"/>
    <w:rsid w:val="003F0819"/>
    <w:rsid w:val="003F091E"/>
    <w:rsid w:val="003F1C75"/>
    <w:rsid w:val="003F3CFF"/>
    <w:rsid w:val="003F494D"/>
    <w:rsid w:val="003F5AA2"/>
    <w:rsid w:val="003F74F0"/>
    <w:rsid w:val="004000CA"/>
    <w:rsid w:val="00402CA0"/>
    <w:rsid w:val="00402FBC"/>
    <w:rsid w:val="00404C4C"/>
    <w:rsid w:val="00405A2A"/>
    <w:rsid w:val="00407CBB"/>
    <w:rsid w:val="004108C0"/>
    <w:rsid w:val="0041093E"/>
    <w:rsid w:val="00413018"/>
    <w:rsid w:val="0041304C"/>
    <w:rsid w:val="0041423F"/>
    <w:rsid w:val="004145E6"/>
    <w:rsid w:val="00414F81"/>
    <w:rsid w:val="004151AA"/>
    <w:rsid w:val="004152ED"/>
    <w:rsid w:val="00415941"/>
    <w:rsid w:val="004172B1"/>
    <w:rsid w:val="00422720"/>
    <w:rsid w:val="0043066C"/>
    <w:rsid w:val="004306FD"/>
    <w:rsid w:val="00436A0F"/>
    <w:rsid w:val="00437150"/>
    <w:rsid w:val="0043750A"/>
    <w:rsid w:val="00437A1A"/>
    <w:rsid w:val="00441AC9"/>
    <w:rsid w:val="004440CA"/>
    <w:rsid w:val="004446B6"/>
    <w:rsid w:val="00447577"/>
    <w:rsid w:val="00452D8D"/>
    <w:rsid w:val="00453B6B"/>
    <w:rsid w:val="004547A5"/>
    <w:rsid w:val="004554B7"/>
    <w:rsid w:val="004555EC"/>
    <w:rsid w:val="00456A6A"/>
    <w:rsid w:val="00456CC8"/>
    <w:rsid w:val="00457218"/>
    <w:rsid w:val="00462D48"/>
    <w:rsid w:val="00463647"/>
    <w:rsid w:val="004673F0"/>
    <w:rsid w:val="0046791A"/>
    <w:rsid w:val="00471644"/>
    <w:rsid w:val="00472958"/>
    <w:rsid w:val="004732E9"/>
    <w:rsid w:val="00473A3F"/>
    <w:rsid w:val="00473AAE"/>
    <w:rsid w:val="00474160"/>
    <w:rsid w:val="00474EB4"/>
    <w:rsid w:val="004803DA"/>
    <w:rsid w:val="0048118E"/>
    <w:rsid w:val="004815BD"/>
    <w:rsid w:val="004816ED"/>
    <w:rsid w:val="00481982"/>
    <w:rsid w:val="00481DC7"/>
    <w:rsid w:val="004835F7"/>
    <w:rsid w:val="00485073"/>
    <w:rsid w:val="004854BB"/>
    <w:rsid w:val="00490307"/>
    <w:rsid w:val="00491F71"/>
    <w:rsid w:val="00492798"/>
    <w:rsid w:val="00492BF3"/>
    <w:rsid w:val="00492D18"/>
    <w:rsid w:val="00494493"/>
    <w:rsid w:val="004950FA"/>
    <w:rsid w:val="00496606"/>
    <w:rsid w:val="004A07E6"/>
    <w:rsid w:val="004A0DC3"/>
    <w:rsid w:val="004A2C9D"/>
    <w:rsid w:val="004A2D69"/>
    <w:rsid w:val="004A58FC"/>
    <w:rsid w:val="004A5C7D"/>
    <w:rsid w:val="004B27CA"/>
    <w:rsid w:val="004B5789"/>
    <w:rsid w:val="004C10B5"/>
    <w:rsid w:val="004D1799"/>
    <w:rsid w:val="004D298B"/>
    <w:rsid w:val="004D38A1"/>
    <w:rsid w:val="004D5D7F"/>
    <w:rsid w:val="004D6A75"/>
    <w:rsid w:val="004E03FB"/>
    <w:rsid w:val="004E5416"/>
    <w:rsid w:val="004E59EB"/>
    <w:rsid w:val="004E5E66"/>
    <w:rsid w:val="004E7ADB"/>
    <w:rsid w:val="004F11D3"/>
    <w:rsid w:val="004F15D8"/>
    <w:rsid w:val="004F37F3"/>
    <w:rsid w:val="004F5CFA"/>
    <w:rsid w:val="00502027"/>
    <w:rsid w:val="00502A46"/>
    <w:rsid w:val="00502B72"/>
    <w:rsid w:val="0050335C"/>
    <w:rsid w:val="00503B4D"/>
    <w:rsid w:val="00504EE9"/>
    <w:rsid w:val="00505883"/>
    <w:rsid w:val="005076ED"/>
    <w:rsid w:val="00510AEB"/>
    <w:rsid w:val="00511B07"/>
    <w:rsid w:val="00514E4F"/>
    <w:rsid w:val="00517FC7"/>
    <w:rsid w:val="00520751"/>
    <w:rsid w:val="00520A21"/>
    <w:rsid w:val="00521576"/>
    <w:rsid w:val="005250E6"/>
    <w:rsid w:val="00532EC7"/>
    <w:rsid w:val="00537CE8"/>
    <w:rsid w:val="00541E66"/>
    <w:rsid w:val="00542570"/>
    <w:rsid w:val="00542D23"/>
    <w:rsid w:val="00543B49"/>
    <w:rsid w:val="0054442C"/>
    <w:rsid w:val="00544A0E"/>
    <w:rsid w:val="0054532D"/>
    <w:rsid w:val="005466AB"/>
    <w:rsid w:val="005466BD"/>
    <w:rsid w:val="00547927"/>
    <w:rsid w:val="00547BEE"/>
    <w:rsid w:val="00547D93"/>
    <w:rsid w:val="00550285"/>
    <w:rsid w:val="0055389E"/>
    <w:rsid w:val="00553F3E"/>
    <w:rsid w:val="0055426E"/>
    <w:rsid w:val="0056158F"/>
    <w:rsid w:val="0056239D"/>
    <w:rsid w:val="00562492"/>
    <w:rsid w:val="00563C19"/>
    <w:rsid w:val="00565034"/>
    <w:rsid w:val="0056595C"/>
    <w:rsid w:val="00571BE3"/>
    <w:rsid w:val="00572A20"/>
    <w:rsid w:val="005754E3"/>
    <w:rsid w:val="005757FC"/>
    <w:rsid w:val="00580C34"/>
    <w:rsid w:val="00580EC5"/>
    <w:rsid w:val="005815AF"/>
    <w:rsid w:val="00581618"/>
    <w:rsid w:val="00582368"/>
    <w:rsid w:val="00583690"/>
    <w:rsid w:val="005836F8"/>
    <w:rsid w:val="00583738"/>
    <w:rsid w:val="005840D7"/>
    <w:rsid w:val="0058622C"/>
    <w:rsid w:val="005918FA"/>
    <w:rsid w:val="00592A86"/>
    <w:rsid w:val="00594180"/>
    <w:rsid w:val="00595043"/>
    <w:rsid w:val="00596C29"/>
    <w:rsid w:val="005972A3"/>
    <w:rsid w:val="005A0288"/>
    <w:rsid w:val="005A2AB8"/>
    <w:rsid w:val="005A424E"/>
    <w:rsid w:val="005A5B49"/>
    <w:rsid w:val="005B069D"/>
    <w:rsid w:val="005B1051"/>
    <w:rsid w:val="005B1428"/>
    <w:rsid w:val="005B3029"/>
    <w:rsid w:val="005B3C34"/>
    <w:rsid w:val="005B427A"/>
    <w:rsid w:val="005B4801"/>
    <w:rsid w:val="005B56D7"/>
    <w:rsid w:val="005B5A1A"/>
    <w:rsid w:val="005B6B1F"/>
    <w:rsid w:val="005B6D5F"/>
    <w:rsid w:val="005C1471"/>
    <w:rsid w:val="005C14D5"/>
    <w:rsid w:val="005C183C"/>
    <w:rsid w:val="005C2353"/>
    <w:rsid w:val="005C23A4"/>
    <w:rsid w:val="005C2A09"/>
    <w:rsid w:val="005C48EE"/>
    <w:rsid w:val="005C511A"/>
    <w:rsid w:val="005C53E5"/>
    <w:rsid w:val="005C608A"/>
    <w:rsid w:val="005C6DC3"/>
    <w:rsid w:val="005C6EAC"/>
    <w:rsid w:val="005D00D9"/>
    <w:rsid w:val="005D1605"/>
    <w:rsid w:val="005D1CDF"/>
    <w:rsid w:val="005D2BB7"/>
    <w:rsid w:val="005D358D"/>
    <w:rsid w:val="005D4470"/>
    <w:rsid w:val="005D67F7"/>
    <w:rsid w:val="005D6FFE"/>
    <w:rsid w:val="005D7B96"/>
    <w:rsid w:val="005D7DD2"/>
    <w:rsid w:val="005E0007"/>
    <w:rsid w:val="005E123F"/>
    <w:rsid w:val="005E2228"/>
    <w:rsid w:val="005E24FA"/>
    <w:rsid w:val="005E4B64"/>
    <w:rsid w:val="005E567E"/>
    <w:rsid w:val="005E5B37"/>
    <w:rsid w:val="005E61A8"/>
    <w:rsid w:val="005E6879"/>
    <w:rsid w:val="005E6C31"/>
    <w:rsid w:val="005F4CA1"/>
    <w:rsid w:val="005F50C0"/>
    <w:rsid w:val="005F52FC"/>
    <w:rsid w:val="005F5F6A"/>
    <w:rsid w:val="005F6419"/>
    <w:rsid w:val="005F795D"/>
    <w:rsid w:val="005F7FB1"/>
    <w:rsid w:val="0060301D"/>
    <w:rsid w:val="00605227"/>
    <w:rsid w:val="0060543D"/>
    <w:rsid w:val="00605C05"/>
    <w:rsid w:val="0060672C"/>
    <w:rsid w:val="006104DD"/>
    <w:rsid w:val="006108B0"/>
    <w:rsid w:val="0061245A"/>
    <w:rsid w:val="006130B5"/>
    <w:rsid w:val="00614476"/>
    <w:rsid w:val="00614544"/>
    <w:rsid w:val="00614DD8"/>
    <w:rsid w:val="006156E0"/>
    <w:rsid w:val="00617400"/>
    <w:rsid w:val="006231C4"/>
    <w:rsid w:val="00632D29"/>
    <w:rsid w:val="006332C6"/>
    <w:rsid w:val="00634D68"/>
    <w:rsid w:val="00641D3A"/>
    <w:rsid w:val="0064657C"/>
    <w:rsid w:val="006472A2"/>
    <w:rsid w:val="006476FE"/>
    <w:rsid w:val="00647A5B"/>
    <w:rsid w:val="006505D6"/>
    <w:rsid w:val="0065139B"/>
    <w:rsid w:val="00651B78"/>
    <w:rsid w:val="006543C2"/>
    <w:rsid w:val="00655345"/>
    <w:rsid w:val="0066170F"/>
    <w:rsid w:val="00664950"/>
    <w:rsid w:val="00666760"/>
    <w:rsid w:val="00667181"/>
    <w:rsid w:val="00667B77"/>
    <w:rsid w:val="00670042"/>
    <w:rsid w:val="00672043"/>
    <w:rsid w:val="006828DE"/>
    <w:rsid w:val="00682CDB"/>
    <w:rsid w:val="00683220"/>
    <w:rsid w:val="00683226"/>
    <w:rsid w:val="00686CBF"/>
    <w:rsid w:val="00687FA0"/>
    <w:rsid w:val="00691144"/>
    <w:rsid w:val="006912C7"/>
    <w:rsid w:val="0069191C"/>
    <w:rsid w:val="006923DA"/>
    <w:rsid w:val="00692597"/>
    <w:rsid w:val="00692F80"/>
    <w:rsid w:val="006939DA"/>
    <w:rsid w:val="006966E7"/>
    <w:rsid w:val="00697030"/>
    <w:rsid w:val="006A33B0"/>
    <w:rsid w:val="006A3C11"/>
    <w:rsid w:val="006A3D43"/>
    <w:rsid w:val="006A4098"/>
    <w:rsid w:val="006A56A9"/>
    <w:rsid w:val="006B06E8"/>
    <w:rsid w:val="006B2820"/>
    <w:rsid w:val="006B2E33"/>
    <w:rsid w:val="006B3FEB"/>
    <w:rsid w:val="006B536D"/>
    <w:rsid w:val="006B5D3E"/>
    <w:rsid w:val="006B7010"/>
    <w:rsid w:val="006B74BE"/>
    <w:rsid w:val="006B7FE2"/>
    <w:rsid w:val="006C0199"/>
    <w:rsid w:val="006C12C1"/>
    <w:rsid w:val="006C2E17"/>
    <w:rsid w:val="006C3095"/>
    <w:rsid w:val="006C368C"/>
    <w:rsid w:val="006C466E"/>
    <w:rsid w:val="006C5275"/>
    <w:rsid w:val="006C56B1"/>
    <w:rsid w:val="006C70AF"/>
    <w:rsid w:val="006C73AF"/>
    <w:rsid w:val="006D0A6F"/>
    <w:rsid w:val="006D3518"/>
    <w:rsid w:val="006E1151"/>
    <w:rsid w:val="006E1220"/>
    <w:rsid w:val="006E1B3D"/>
    <w:rsid w:val="006E6311"/>
    <w:rsid w:val="006F25EE"/>
    <w:rsid w:val="006F29C6"/>
    <w:rsid w:val="006F42ED"/>
    <w:rsid w:val="006F4B6C"/>
    <w:rsid w:val="00700421"/>
    <w:rsid w:val="007069C5"/>
    <w:rsid w:val="007108FA"/>
    <w:rsid w:val="007123BD"/>
    <w:rsid w:val="00713EB7"/>
    <w:rsid w:val="00714569"/>
    <w:rsid w:val="007145FF"/>
    <w:rsid w:val="00715B2A"/>
    <w:rsid w:val="0071705C"/>
    <w:rsid w:val="007207AF"/>
    <w:rsid w:val="007218F5"/>
    <w:rsid w:val="00721976"/>
    <w:rsid w:val="00721CAA"/>
    <w:rsid w:val="0072206E"/>
    <w:rsid w:val="00726038"/>
    <w:rsid w:val="0073018C"/>
    <w:rsid w:val="00731380"/>
    <w:rsid w:val="00731768"/>
    <w:rsid w:val="007325AA"/>
    <w:rsid w:val="00732D66"/>
    <w:rsid w:val="00733739"/>
    <w:rsid w:val="00733B21"/>
    <w:rsid w:val="00733FB7"/>
    <w:rsid w:val="00734F9C"/>
    <w:rsid w:val="0073652B"/>
    <w:rsid w:val="007409E8"/>
    <w:rsid w:val="00740A01"/>
    <w:rsid w:val="007428D3"/>
    <w:rsid w:val="007446A9"/>
    <w:rsid w:val="007450F1"/>
    <w:rsid w:val="0074604E"/>
    <w:rsid w:val="00750DD5"/>
    <w:rsid w:val="00751515"/>
    <w:rsid w:val="007516DB"/>
    <w:rsid w:val="007539C1"/>
    <w:rsid w:val="007554CC"/>
    <w:rsid w:val="00755B87"/>
    <w:rsid w:val="0075773D"/>
    <w:rsid w:val="007620E3"/>
    <w:rsid w:val="007626B7"/>
    <w:rsid w:val="007640B4"/>
    <w:rsid w:val="007657CA"/>
    <w:rsid w:val="00765E60"/>
    <w:rsid w:val="00767327"/>
    <w:rsid w:val="00770556"/>
    <w:rsid w:val="007720A2"/>
    <w:rsid w:val="007725FD"/>
    <w:rsid w:val="00772A58"/>
    <w:rsid w:val="00773863"/>
    <w:rsid w:val="00773AD2"/>
    <w:rsid w:val="007741A0"/>
    <w:rsid w:val="007752F6"/>
    <w:rsid w:val="00776700"/>
    <w:rsid w:val="007768DC"/>
    <w:rsid w:val="00777BA7"/>
    <w:rsid w:val="00780AA2"/>
    <w:rsid w:val="0078212B"/>
    <w:rsid w:val="00784DF6"/>
    <w:rsid w:val="00785232"/>
    <w:rsid w:val="00790CF4"/>
    <w:rsid w:val="0079200D"/>
    <w:rsid w:val="00792A9B"/>
    <w:rsid w:val="00793E22"/>
    <w:rsid w:val="007A1173"/>
    <w:rsid w:val="007A11E6"/>
    <w:rsid w:val="007A2588"/>
    <w:rsid w:val="007A500D"/>
    <w:rsid w:val="007A75E9"/>
    <w:rsid w:val="007B0072"/>
    <w:rsid w:val="007B05DA"/>
    <w:rsid w:val="007B186C"/>
    <w:rsid w:val="007B2BDA"/>
    <w:rsid w:val="007B2C60"/>
    <w:rsid w:val="007B2D8B"/>
    <w:rsid w:val="007B2EB4"/>
    <w:rsid w:val="007B2F50"/>
    <w:rsid w:val="007B39DE"/>
    <w:rsid w:val="007B5C3B"/>
    <w:rsid w:val="007B7480"/>
    <w:rsid w:val="007B7E9B"/>
    <w:rsid w:val="007C1081"/>
    <w:rsid w:val="007C1696"/>
    <w:rsid w:val="007C20EF"/>
    <w:rsid w:val="007C31AB"/>
    <w:rsid w:val="007C39F7"/>
    <w:rsid w:val="007C3ED0"/>
    <w:rsid w:val="007C48C4"/>
    <w:rsid w:val="007C5971"/>
    <w:rsid w:val="007C6D6C"/>
    <w:rsid w:val="007C7D83"/>
    <w:rsid w:val="007D0A8B"/>
    <w:rsid w:val="007D0F39"/>
    <w:rsid w:val="007D42B9"/>
    <w:rsid w:val="007D44E8"/>
    <w:rsid w:val="007D4F43"/>
    <w:rsid w:val="007D75CB"/>
    <w:rsid w:val="007D7CA1"/>
    <w:rsid w:val="007E03CC"/>
    <w:rsid w:val="007E0651"/>
    <w:rsid w:val="007E0C3E"/>
    <w:rsid w:val="007E0DBA"/>
    <w:rsid w:val="007E1E2E"/>
    <w:rsid w:val="007E2034"/>
    <w:rsid w:val="007E2BCB"/>
    <w:rsid w:val="007E332C"/>
    <w:rsid w:val="007E3D40"/>
    <w:rsid w:val="007E42DC"/>
    <w:rsid w:val="007E5630"/>
    <w:rsid w:val="007E5E91"/>
    <w:rsid w:val="007E66B2"/>
    <w:rsid w:val="007E732F"/>
    <w:rsid w:val="007E7B7D"/>
    <w:rsid w:val="007E7EFB"/>
    <w:rsid w:val="007E7F00"/>
    <w:rsid w:val="007F0C44"/>
    <w:rsid w:val="007F116B"/>
    <w:rsid w:val="007F4AE1"/>
    <w:rsid w:val="007F4E74"/>
    <w:rsid w:val="007F54B9"/>
    <w:rsid w:val="007F6B28"/>
    <w:rsid w:val="008002B1"/>
    <w:rsid w:val="00800A31"/>
    <w:rsid w:val="00802553"/>
    <w:rsid w:val="008030B4"/>
    <w:rsid w:val="00803D1B"/>
    <w:rsid w:val="00804651"/>
    <w:rsid w:val="00805228"/>
    <w:rsid w:val="00806A76"/>
    <w:rsid w:val="008078A3"/>
    <w:rsid w:val="0081105F"/>
    <w:rsid w:val="00811C9D"/>
    <w:rsid w:val="008125CA"/>
    <w:rsid w:val="00812B12"/>
    <w:rsid w:val="00816C80"/>
    <w:rsid w:val="00817215"/>
    <w:rsid w:val="0081797B"/>
    <w:rsid w:val="0082116C"/>
    <w:rsid w:val="0082129B"/>
    <w:rsid w:val="00822ADC"/>
    <w:rsid w:val="0082314A"/>
    <w:rsid w:val="00823EBC"/>
    <w:rsid w:val="00824267"/>
    <w:rsid w:val="008252B9"/>
    <w:rsid w:val="0082576C"/>
    <w:rsid w:val="0082796A"/>
    <w:rsid w:val="00832489"/>
    <w:rsid w:val="00834004"/>
    <w:rsid w:val="008345BF"/>
    <w:rsid w:val="00835368"/>
    <w:rsid w:val="0083707A"/>
    <w:rsid w:val="00840D31"/>
    <w:rsid w:val="00840DE6"/>
    <w:rsid w:val="008412CA"/>
    <w:rsid w:val="00841BCD"/>
    <w:rsid w:val="00843F8E"/>
    <w:rsid w:val="00844BFA"/>
    <w:rsid w:val="008467BC"/>
    <w:rsid w:val="00847264"/>
    <w:rsid w:val="008472C9"/>
    <w:rsid w:val="00851A8E"/>
    <w:rsid w:val="0085365B"/>
    <w:rsid w:val="008539ED"/>
    <w:rsid w:val="00853EE0"/>
    <w:rsid w:val="0086366B"/>
    <w:rsid w:val="00865BFA"/>
    <w:rsid w:val="0086783F"/>
    <w:rsid w:val="00867881"/>
    <w:rsid w:val="00867EA8"/>
    <w:rsid w:val="00877B71"/>
    <w:rsid w:val="00877D90"/>
    <w:rsid w:val="008826C1"/>
    <w:rsid w:val="00883DFD"/>
    <w:rsid w:val="00884891"/>
    <w:rsid w:val="00884ED3"/>
    <w:rsid w:val="0088623C"/>
    <w:rsid w:val="00890587"/>
    <w:rsid w:val="00891CC2"/>
    <w:rsid w:val="0089210C"/>
    <w:rsid w:val="00893D2E"/>
    <w:rsid w:val="008949F8"/>
    <w:rsid w:val="00894CE3"/>
    <w:rsid w:val="00897CEB"/>
    <w:rsid w:val="008A0603"/>
    <w:rsid w:val="008A113E"/>
    <w:rsid w:val="008A121D"/>
    <w:rsid w:val="008A1BF7"/>
    <w:rsid w:val="008A2DF4"/>
    <w:rsid w:val="008A37B6"/>
    <w:rsid w:val="008A3C48"/>
    <w:rsid w:val="008A47C4"/>
    <w:rsid w:val="008A5B0E"/>
    <w:rsid w:val="008A787A"/>
    <w:rsid w:val="008B074F"/>
    <w:rsid w:val="008B0961"/>
    <w:rsid w:val="008B3A7A"/>
    <w:rsid w:val="008B591E"/>
    <w:rsid w:val="008B6CAF"/>
    <w:rsid w:val="008B6E19"/>
    <w:rsid w:val="008C0F3E"/>
    <w:rsid w:val="008C208B"/>
    <w:rsid w:val="008C336F"/>
    <w:rsid w:val="008C3441"/>
    <w:rsid w:val="008C355C"/>
    <w:rsid w:val="008C39F7"/>
    <w:rsid w:val="008C50D7"/>
    <w:rsid w:val="008C5EE6"/>
    <w:rsid w:val="008C6686"/>
    <w:rsid w:val="008C67E8"/>
    <w:rsid w:val="008C6D91"/>
    <w:rsid w:val="008C7507"/>
    <w:rsid w:val="008D1766"/>
    <w:rsid w:val="008D41DF"/>
    <w:rsid w:val="008D4B6C"/>
    <w:rsid w:val="008D4C9B"/>
    <w:rsid w:val="008E0E7F"/>
    <w:rsid w:val="008E397A"/>
    <w:rsid w:val="008E7629"/>
    <w:rsid w:val="008F0A5B"/>
    <w:rsid w:val="008F1EC4"/>
    <w:rsid w:val="008F2377"/>
    <w:rsid w:val="008F3063"/>
    <w:rsid w:val="008F37DD"/>
    <w:rsid w:val="008F3EEE"/>
    <w:rsid w:val="008F474E"/>
    <w:rsid w:val="0090091A"/>
    <w:rsid w:val="00902B8E"/>
    <w:rsid w:val="0090373B"/>
    <w:rsid w:val="009042BD"/>
    <w:rsid w:val="00904FE4"/>
    <w:rsid w:val="00906402"/>
    <w:rsid w:val="00906A19"/>
    <w:rsid w:val="00907463"/>
    <w:rsid w:val="00912F7A"/>
    <w:rsid w:val="00914E9B"/>
    <w:rsid w:val="00921B74"/>
    <w:rsid w:val="00921B93"/>
    <w:rsid w:val="00923A16"/>
    <w:rsid w:val="00924A1F"/>
    <w:rsid w:val="00927057"/>
    <w:rsid w:val="00927740"/>
    <w:rsid w:val="0093168C"/>
    <w:rsid w:val="00933F32"/>
    <w:rsid w:val="00934E30"/>
    <w:rsid w:val="00936159"/>
    <w:rsid w:val="0093762F"/>
    <w:rsid w:val="00940402"/>
    <w:rsid w:val="00943A25"/>
    <w:rsid w:val="00943BE8"/>
    <w:rsid w:val="0094505C"/>
    <w:rsid w:val="00945411"/>
    <w:rsid w:val="0094604E"/>
    <w:rsid w:val="0094697B"/>
    <w:rsid w:val="00946A0F"/>
    <w:rsid w:val="00947629"/>
    <w:rsid w:val="00953854"/>
    <w:rsid w:val="00956059"/>
    <w:rsid w:val="00957795"/>
    <w:rsid w:val="009614D1"/>
    <w:rsid w:val="00961DC0"/>
    <w:rsid w:val="00961E5B"/>
    <w:rsid w:val="00963C9F"/>
    <w:rsid w:val="00970628"/>
    <w:rsid w:val="00972B84"/>
    <w:rsid w:val="00973C8F"/>
    <w:rsid w:val="00976607"/>
    <w:rsid w:val="00977061"/>
    <w:rsid w:val="00977E1D"/>
    <w:rsid w:val="009801FC"/>
    <w:rsid w:val="00981DE6"/>
    <w:rsid w:val="00984AF5"/>
    <w:rsid w:val="0098754A"/>
    <w:rsid w:val="00990146"/>
    <w:rsid w:val="00990485"/>
    <w:rsid w:val="0099111E"/>
    <w:rsid w:val="00991DF6"/>
    <w:rsid w:val="00993583"/>
    <w:rsid w:val="00994FFF"/>
    <w:rsid w:val="009A31FB"/>
    <w:rsid w:val="009A3A11"/>
    <w:rsid w:val="009A3D98"/>
    <w:rsid w:val="009A6F89"/>
    <w:rsid w:val="009B040F"/>
    <w:rsid w:val="009B0573"/>
    <w:rsid w:val="009B1688"/>
    <w:rsid w:val="009B52C6"/>
    <w:rsid w:val="009B7B4B"/>
    <w:rsid w:val="009B7C21"/>
    <w:rsid w:val="009C0306"/>
    <w:rsid w:val="009C19F7"/>
    <w:rsid w:val="009C1B96"/>
    <w:rsid w:val="009C2632"/>
    <w:rsid w:val="009C2710"/>
    <w:rsid w:val="009C35FF"/>
    <w:rsid w:val="009C3852"/>
    <w:rsid w:val="009C5AA4"/>
    <w:rsid w:val="009C6486"/>
    <w:rsid w:val="009D3747"/>
    <w:rsid w:val="009D38C0"/>
    <w:rsid w:val="009E0E64"/>
    <w:rsid w:val="009E45EF"/>
    <w:rsid w:val="009E4E6E"/>
    <w:rsid w:val="009E5D96"/>
    <w:rsid w:val="009E6D4F"/>
    <w:rsid w:val="009F0BCA"/>
    <w:rsid w:val="009F279A"/>
    <w:rsid w:val="009F27AE"/>
    <w:rsid w:val="00A01F0C"/>
    <w:rsid w:val="00A022A3"/>
    <w:rsid w:val="00A04992"/>
    <w:rsid w:val="00A072C2"/>
    <w:rsid w:val="00A128B5"/>
    <w:rsid w:val="00A128C6"/>
    <w:rsid w:val="00A13A95"/>
    <w:rsid w:val="00A13ADF"/>
    <w:rsid w:val="00A13F8D"/>
    <w:rsid w:val="00A147AA"/>
    <w:rsid w:val="00A20D1F"/>
    <w:rsid w:val="00A211CA"/>
    <w:rsid w:val="00A21BB3"/>
    <w:rsid w:val="00A21D71"/>
    <w:rsid w:val="00A229DC"/>
    <w:rsid w:val="00A22B78"/>
    <w:rsid w:val="00A22F73"/>
    <w:rsid w:val="00A23EE7"/>
    <w:rsid w:val="00A246F7"/>
    <w:rsid w:val="00A25AE5"/>
    <w:rsid w:val="00A26442"/>
    <w:rsid w:val="00A274F0"/>
    <w:rsid w:val="00A27D92"/>
    <w:rsid w:val="00A311A3"/>
    <w:rsid w:val="00A32D20"/>
    <w:rsid w:val="00A332B4"/>
    <w:rsid w:val="00A3506D"/>
    <w:rsid w:val="00A350BF"/>
    <w:rsid w:val="00A3525F"/>
    <w:rsid w:val="00A36304"/>
    <w:rsid w:val="00A36AF1"/>
    <w:rsid w:val="00A37002"/>
    <w:rsid w:val="00A37E03"/>
    <w:rsid w:val="00A40DD9"/>
    <w:rsid w:val="00A41857"/>
    <w:rsid w:val="00A4355E"/>
    <w:rsid w:val="00A439CC"/>
    <w:rsid w:val="00A43A1F"/>
    <w:rsid w:val="00A455B6"/>
    <w:rsid w:val="00A46FEB"/>
    <w:rsid w:val="00A500C1"/>
    <w:rsid w:val="00A50529"/>
    <w:rsid w:val="00A513D2"/>
    <w:rsid w:val="00A520D9"/>
    <w:rsid w:val="00A526A7"/>
    <w:rsid w:val="00A57F4D"/>
    <w:rsid w:val="00A60A58"/>
    <w:rsid w:val="00A61FB8"/>
    <w:rsid w:val="00A62CA7"/>
    <w:rsid w:val="00A64CCC"/>
    <w:rsid w:val="00A64DA0"/>
    <w:rsid w:val="00A653CD"/>
    <w:rsid w:val="00A65E21"/>
    <w:rsid w:val="00A67E2B"/>
    <w:rsid w:val="00A710DC"/>
    <w:rsid w:val="00A72415"/>
    <w:rsid w:val="00A7278B"/>
    <w:rsid w:val="00A7362F"/>
    <w:rsid w:val="00A76307"/>
    <w:rsid w:val="00A806F8"/>
    <w:rsid w:val="00A80D48"/>
    <w:rsid w:val="00A82519"/>
    <w:rsid w:val="00A8488E"/>
    <w:rsid w:val="00A8503D"/>
    <w:rsid w:val="00A85A08"/>
    <w:rsid w:val="00A92461"/>
    <w:rsid w:val="00A92BCD"/>
    <w:rsid w:val="00A92DDC"/>
    <w:rsid w:val="00A97EF4"/>
    <w:rsid w:val="00AA06C8"/>
    <w:rsid w:val="00AA1B0E"/>
    <w:rsid w:val="00AA47B6"/>
    <w:rsid w:val="00AA618F"/>
    <w:rsid w:val="00AA6C6E"/>
    <w:rsid w:val="00AB013C"/>
    <w:rsid w:val="00AB1122"/>
    <w:rsid w:val="00AB3DF5"/>
    <w:rsid w:val="00AB4D89"/>
    <w:rsid w:val="00AB5B6D"/>
    <w:rsid w:val="00AB7379"/>
    <w:rsid w:val="00AC163B"/>
    <w:rsid w:val="00AC5690"/>
    <w:rsid w:val="00AC5CA7"/>
    <w:rsid w:val="00AC6058"/>
    <w:rsid w:val="00AC77F9"/>
    <w:rsid w:val="00AD0272"/>
    <w:rsid w:val="00AD39C9"/>
    <w:rsid w:val="00AD4185"/>
    <w:rsid w:val="00AD74D9"/>
    <w:rsid w:val="00AE1EEB"/>
    <w:rsid w:val="00AE2BA5"/>
    <w:rsid w:val="00AE56B1"/>
    <w:rsid w:val="00AE5C70"/>
    <w:rsid w:val="00AE685B"/>
    <w:rsid w:val="00AE6D09"/>
    <w:rsid w:val="00AE7C24"/>
    <w:rsid w:val="00AF2BBC"/>
    <w:rsid w:val="00AF34C0"/>
    <w:rsid w:val="00AF6FDF"/>
    <w:rsid w:val="00AF7A7C"/>
    <w:rsid w:val="00B02070"/>
    <w:rsid w:val="00B03963"/>
    <w:rsid w:val="00B048DD"/>
    <w:rsid w:val="00B04DDA"/>
    <w:rsid w:val="00B04F1D"/>
    <w:rsid w:val="00B074E1"/>
    <w:rsid w:val="00B10EB7"/>
    <w:rsid w:val="00B13A08"/>
    <w:rsid w:val="00B1434E"/>
    <w:rsid w:val="00B155E5"/>
    <w:rsid w:val="00B1647C"/>
    <w:rsid w:val="00B16836"/>
    <w:rsid w:val="00B22C17"/>
    <w:rsid w:val="00B30262"/>
    <w:rsid w:val="00B31838"/>
    <w:rsid w:val="00B3201F"/>
    <w:rsid w:val="00B32BAD"/>
    <w:rsid w:val="00B34E64"/>
    <w:rsid w:val="00B34FDC"/>
    <w:rsid w:val="00B35D2F"/>
    <w:rsid w:val="00B36E88"/>
    <w:rsid w:val="00B400A5"/>
    <w:rsid w:val="00B408B6"/>
    <w:rsid w:val="00B4132D"/>
    <w:rsid w:val="00B4373C"/>
    <w:rsid w:val="00B44104"/>
    <w:rsid w:val="00B45AC0"/>
    <w:rsid w:val="00B470F9"/>
    <w:rsid w:val="00B5213F"/>
    <w:rsid w:val="00B542DA"/>
    <w:rsid w:val="00B54B62"/>
    <w:rsid w:val="00B55018"/>
    <w:rsid w:val="00B57FA6"/>
    <w:rsid w:val="00B602AD"/>
    <w:rsid w:val="00B62121"/>
    <w:rsid w:val="00B630EB"/>
    <w:rsid w:val="00B655DC"/>
    <w:rsid w:val="00B66B7D"/>
    <w:rsid w:val="00B71DA3"/>
    <w:rsid w:val="00B71E25"/>
    <w:rsid w:val="00B73634"/>
    <w:rsid w:val="00B73862"/>
    <w:rsid w:val="00B738C9"/>
    <w:rsid w:val="00B73F43"/>
    <w:rsid w:val="00B749E9"/>
    <w:rsid w:val="00B75BBF"/>
    <w:rsid w:val="00B76047"/>
    <w:rsid w:val="00B81CDC"/>
    <w:rsid w:val="00B82976"/>
    <w:rsid w:val="00B840EF"/>
    <w:rsid w:val="00B85B9A"/>
    <w:rsid w:val="00B914A5"/>
    <w:rsid w:val="00B91FD2"/>
    <w:rsid w:val="00B922FF"/>
    <w:rsid w:val="00B92D8F"/>
    <w:rsid w:val="00B931E0"/>
    <w:rsid w:val="00B9327C"/>
    <w:rsid w:val="00B96C30"/>
    <w:rsid w:val="00B96C95"/>
    <w:rsid w:val="00B97D93"/>
    <w:rsid w:val="00BA308C"/>
    <w:rsid w:val="00BA52E8"/>
    <w:rsid w:val="00BA561E"/>
    <w:rsid w:val="00BA67AC"/>
    <w:rsid w:val="00BA6B66"/>
    <w:rsid w:val="00BA6E48"/>
    <w:rsid w:val="00BA79A3"/>
    <w:rsid w:val="00BB0EC0"/>
    <w:rsid w:val="00BB2427"/>
    <w:rsid w:val="00BB2A09"/>
    <w:rsid w:val="00BB37EB"/>
    <w:rsid w:val="00BB4FFC"/>
    <w:rsid w:val="00BC04A9"/>
    <w:rsid w:val="00BC36C7"/>
    <w:rsid w:val="00BC3723"/>
    <w:rsid w:val="00BC5B46"/>
    <w:rsid w:val="00BC64AE"/>
    <w:rsid w:val="00BD06A3"/>
    <w:rsid w:val="00BD0A42"/>
    <w:rsid w:val="00BD13E5"/>
    <w:rsid w:val="00BD3259"/>
    <w:rsid w:val="00BD4276"/>
    <w:rsid w:val="00BD7583"/>
    <w:rsid w:val="00BE0AF6"/>
    <w:rsid w:val="00BE0DFE"/>
    <w:rsid w:val="00BE1F03"/>
    <w:rsid w:val="00BE333F"/>
    <w:rsid w:val="00BE356D"/>
    <w:rsid w:val="00BE52B0"/>
    <w:rsid w:val="00BE58A7"/>
    <w:rsid w:val="00BF0095"/>
    <w:rsid w:val="00BF1D14"/>
    <w:rsid w:val="00BF2218"/>
    <w:rsid w:val="00BF3FA8"/>
    <w:rsid w:val="00BF4E92"/>
    <w:rsid w:val="00BF7AD6"/>
    <w:rsid w:val="00C0002B"/>
    <w:rsid w:val="00C008FD"/>
    <w:rsid w:val="00C0426B"/>
    <w:rsid w:val="00C045DF"/>
    <w:rsid w:val="00C05371"/>
    <w:rsid w:val="00C0736B"/>
    <w:rsid w:val="00C14160"/>
    <w:rsid w:val="00C14845"/>
    <w:rsid w:val="00C15220"/>
    <w:rsid w:val="00C160E4"/>
    <w:rsid w:val="00C166AE"/>
    <w:rsid w:val="00C17245"/>
    <w:rsid w:val="00C211B0"/>
    <w:rsid w:val="00C21F2D"/>
    <w:rsid w:val="00C25F19"/>
    <w:rsid w:val="00C26D43"/>
    <w:rsid w:val="00C26D70"/>
    <w:rsid w:val="00C32417"/>
    <w:rsid w:val="00C325D1"/>
    <w:rsid w:val="00C34332"/>
    <w:rsid w:val="00C35173"/>
    <w:rsid w:val="00C35B32"/>
    <w:rsid w:val="00C3707A"/>
    <w:rsid w:val="00C402AB"/>
    <w:rsid w:val="00C4234A"/>
    <w:rsid w:val="00C46548"/>
    <w:rsid w:val="00C47595"/>
    <w:rsid w:val="00C50FD2"/>
    <w:rsid w:val="00C524BA"/>
    <w:rsid w:val="00C54966"/>
    <w:rsid w:val="00C54ABD"/>
    <w:rsid w:val="00C54E56"/>
    <w:rsid w:val="00C55C3A"/>
    <w:rsid w:val="00C55C77"/>
    <w:rsid w:val="00C56754"/>
    <w:rsid w:val="00C56918"/>
    <w:rsid w:val="00C56A8E"/>
    <w:rsid w:val="00C574D5"/>
    <w:rsid w:val="00C57649"/>
    <w:rsid w:val="00C61207"/>
    <w:rsid w:val="00C66099"/>
    <w:rsid w:val="00C66BB2"/>
    <w:rsid w:val="00C73F32"/>
    <w:rsid w:val="00C74E26"/>
    <w:rsid w:val="00C8153C"/>
    <w:rsid w:val="00C81B50"/>
    <w:rsid w:val="00C83261"/>
    <w:rsid w:val="00C852BD"/>
    <w:rsid w:val="00C87462"/>
    <w:rsid w:val="00C90BD0"/>
    <w:rsid w:val="00CA180C"/>
    <w:rsid w:val="00CA2B33"/>
    <w:rsid w:val="00CA51D1"/>
    <w:rsid w:val="00CA5309"/>
    <w:rsid w:val="00CA77FE"/>
    <w:rsid w:val="00CA7B26"/>
    <w:rsid w:val="00CB1CBE"/>
    <w:rsid w:val="00CB22B2"/>
    <w:rsid w:val="00CB3121"/>
    <w:rsid w:val="00CB3850"/>
    <w:rsid w:val="00CB5333"/>
    <w:rsid w:val="00CB68A4"/>
    <w:rsid w:val="00CB772F"/>
    <w:rsid w:val="00CC0416"/>
    <w:rsid w:val="00CC04EA"/>
    <w:rsid w:val="00CC316A"/>
    <w:rsid w:val="00CC3EE2"/>
    <w:rsid w:val="00CC5399"/>
    <w:rsid w:val="00CD1E52"/>
    <w:rsid w:val="00CD3B77"/>
    <w:rsid w:val="00CD573A"/>
    <w:rsid w:val="00CD6BCF"/>
    <w:rsid w:val="00CD6D8B"/>
    <w:rsid w:val="00CD7492"/>
    <w:rsid w:val="00CE0268"/>
    <w:rsid w:val="00CE18F1"/>
    <w:rsid w:val="00CE3654"/>
    <w:rsid w:val="00CE3A6B"/>
    <w:rsid w:val="00CE492A"/>
    <w:rsid w:val="00CE5BEE"/>
    <w:rsid w:val="00CF0BC1"/>
    <w:rsid w:val="00CF0CBB"/>
    <w:rsid w:val="00CF15C5"/>
    <w:rsid w:val="00CF1873"/>
    <w:rsid w:val="00CF4A22"/>
    <w:rsid w:val="00CF4E70"/>
    <w:rsid w:val="00CF50FA"/>
    <w:rsid w:val="00CF580A"/>
    <w:rsid w:val="00CF6869"/>
    <w:rsid w:val="00D00211"/>
    <w:rsid w:val="00D006D1"/>
    <w:rsid w:val="00D011D8"/>
    <w:rsid w:val="00D01E06"/>
    <w:rsid w:val="00D025AE"/>
    <w:rsid w:val="00D02994"/>
    <w:rsid w:val="00D02BFB"/>
    <w:rsid w:val="00D057F8"/>
    <w:rsid w:val="00D06309"/>
    <w:rsid w:val="00D07AF9"/>
    <w:rsid w:val="00D07CF8"/>
    <w:rsid w:val="00D10E61"/>
    <w:rsid w:val="00D11173"/>
    <w:rsid w:val="00D11317"/>
    <w:rsid w:val="00D125B6"/>
    <w:rsid w:val="00D1386B"/>
    <w:rsid w:val="00D147A6"/>
    <w:rsid w:val="00D147E5"/>
    <w:rsid w:val="00D14FA3"/>
    <w:rsid w:val="00D1640F"/>
    <w:rsid w:val="00D16DA8"/>
    <w:rsid w:val="00D17926"/>
    <w:rsid w:val="00D20386"/>
    <w:rsid w:val="00D21C5A"/>
    <w:rsid w:val="00D22E7D"/>
    <w:rsid w:val="00D2513C"/>
    <w:rsid w:val="00D30177"/>
    <w:rsid w:val="00D31A03"/>
    <w:rsid w:val="00D32C8F"/>
    <w:rsid w:val="00D351EA"/>
    <w:rsid w:val="00D3563D"/>
    <w:rsid w:val="00D40288"/>
    <w:rsid w:val="00D416F0"/>
    <w:rsid w:val="00D422F3"/>
    <w:rsid w:val="00D42D58"/>
    <w:rsid w:val="00D43403"/>
    <w:rsid w:val="00D43914"/>
    <w:rsid w:val="00D45681"/>
    <w:rsid w:val="00D45E0F"/>
    <w:rsid w:val="00D50A6B"/>
    <w:rsid w:val="00D5270B"/>
    <w:rsid w:val="00D52F45"/>
    <w:rsid w:val="00D5416E"/>
    <w:rsid w:val="00D56712"/>
    <w:rsid w:val="00D60937"/>
    <w:rsid w:val="00D61541"/>
    <w:rsid w:val="00D6166E"/>
    <w:rsid w:val="00D62E71"/>
    <w:rsid w:val="00D63E6A"/>
    <w:rsid w:val="00D6430D"/>
    <w:rsid w:val="00D645F6"/>
    <w:rsid w:val="00D65D2F"/>
    <w:rsid w:val="00D66188"/>
    <w:rsid w:val="00D70224"/>
    <w:rsid w:val="00D70403"/>
    <w:rsid w:val="00D71183"/>
    <w:rsid w:val="00D71E77"/>
    <w:rsid w:val="00D72A68"/>
    <w:rsid w:val="00D731F6"/>
    <w:rsid w:val="00D740CA"/>
    <w:rsid w:val="00D83CA9"/>
    <w:rsid w:val="00D85728"/>
    <w:rsid w:val="00D85DF4"/>
    <w:rsid w:val="00D8734E"/>
    <w:rsid w:val="00D87A49"/>
    <w:rsid w:val="00D901DB"/>
    <w:rsid w:val="00D90D88"/>
    <w:rsid w:val="00D92479"/>
    <w:rsid w:val="00D95481"/>
    <w:rsid w:val="00D9663C"/>
    <w:rsid w:val="00DA1AB0"/>
    <w:rsid w:val="00DA4444"/>
    <w:rsid w:val="00DA7DAC"/>
    <w:rsid w:val="00DB03BE"/>
    <w:rsid w:val="00DB1C24"/>
    <w:rsid w:val="00DB241C"/>
    <w:rsid w:val="00DB3C9B"/>
    <w:rsid w:val="00DB4B09"/>
    <w:rsid w:val="00DB5856"/>
    <w:rsid w:val="00DB6038"/>
    <w:rsid w:val="00DC0D4A"/>
    <w:rsid w:val="00DC34B6"/>
    <w:rsid w:val="00DC4BCD"/>
    <w:rsid w:val="00DC5E22"/>
    <w:rsid w:val="00DC5EC9"/>
    <w:rsid w:val="00DC718F"/>
    <w:rsid w:val="00DC7A13"/>
    <w:rsid w:val="00DD15A7"/>
    <w:rsid w:val="00DD15DF"/>
    <w:rsid w:val="00DD2062"/>
    <w:rsid w:val="00DD2A24"/>
    <w:rsid w:val="00DD5CBE"/>
    <w:rsid w:val="00DD6801"/>
    <w:rsid w:val="00DD6E41"/>
    <w:rsid w:val="00DD7DBA"/>
    <w:rsid w:val="00DE04BF"/>
    <w:rsid w:val="00DE0928"/>
    <w:rsid w:val="00DE324C"/>
    <w:rsid w:val="00DE688A"/>
    <w:rsid w:val="00DE7064"/>
    <w:rsid w:val="00DF076C"/>
    <w:rsid w:val="00DF1AC9"/>
    <w:rsid w:val="00DF2331"/>
    <w:rsid w:val="00DF2997"/>
    <w:rsid w:val="00DF2F50"/>
    <w:rsid w:val="00DF3CD1"/>
    <w:rsid w:val="00DF5AF7"/>
    <w:rsid w:val="00DF6A65"/>
    <w:rsid w:val="00E10BC4"/>
    <w:rsid w:val="00E133E2"/>
    <w:rsid w:val="00E1387B"/>
    <w:rsid w:val="00E140A6"/>
    <w:rsid w:val="00E1415D"/>
    <w:rsid w:val="00E143C5"/>
    <w:rsid w:val="00E16D3C"/>
    <w:rsid w:val="00E20E1E"/>
    <w:rsid w:val="00E21267"/>
    <w:rsid w:val="00E213BD"/>
    <w:rsid w:val="00E21F4C"/>
    <w:rsid w:val="00E22489"/>
    <w:rsid w:val="00E22928"/>
    <w:rsid w:val="00E23F7A"/>
    <w:rsid w:val="00E305BB"/>
    <w:rsid w:val="00E31CF0"/>
    <w:rsid w:val="00E323E9"/>
    <w:rsid w:val="00E32FB6"/>
    <w:rsid w:val="00E34018"/>
    <w:rsid w:val="00E3424D"/>
    <w:rsid w:val="00E35266"/>
    <w:rsid w:val="00E4116A"/>
    <w:rsid w:val="00E41C8C"/>
    <w:rsid w:val="00E42C73"/>
    <w:rsid w:val="00E437D2"/>
    <w:rsid w:val="00E43BF9"/>
    <w:rsid w:val="00E45900"/>
    <w:rsid w:val="00E47BC6"/>
    <w:rsid w:val="00E50D86"/>
    <w:rsid w:val="00E51930"/>
    <w:rsid w:val="00E541A1"/>
    <w:rsid w:val="00E5422C"/>
    <w:rsid w:val="00E54543"/>
    <w:rsid w:val="00E55751"/>
    <w:rsid w:val="00E62501"/>
    <w:rsid w:val="00E639D4"/>
    <w:rsid w:val="00E6661E"/>
    <w:rsid w:val="00E66F56"/>
    <w:rsid w:val="00E7398E"/>
    <w:rsid w:val="00E73FD3"/>
    <w:rsid w:val="00E7457D"/>
    <w:rsid w:val="00E75E0E"/>
    <w:rsid w:val="00E8246F"/>
    <w:rsid w:val="00E82B94"/>
    <w:rsid w:val="00E847C3"/>
    <w:rsid w:val="00E85BA8"/>
    <w:rsid w:val="00E87AEC"/>
    <w:rsid w:val="00E87EF7"/>
    <w:rsid w:val="00E90C26"/>
    <w:rsid w:val="00E9185E"/>
    <w:rsid w:val="00E9281B"/>
    <w:rsid w:val="00E933D3"/>
    <w:rsid w:val="00E938BE"/>
    <w:rsid w:val="00E979B4"/>
    <w:rsid w:val="00EA0AF0"/>
    <w:rsid w:val="00EA1CC3"/>
    <w:rsid w:val="00EA2311"/>
    <w:rsid w:val="00EA35E8"/>
    <w:rsid w:val="00EA3BDA"/>
    <w:rsid w:val="00EA65DB"/>
    <w:rsid w:val="00EB3A0E"/>
    <w:rsid w:val="00EB4167"/>
    <w:rsid w:val="00EB6302"/>
    <w:rsid w:val="00EB648B"/>
    <w:rsid w:val="00EB706F"/>
    <w:rsid w:val="00EC09F1"/>
    <w:rsid w:val="00EC2C3E"/>
    <w:rsid w:val="00EC6B08"/>
    <w:rsid w:val="00EC724A"/>
    <w:rsid w:val="00EC7BC3"/>
    <w:rsid w:val="00ED3378"/>
    <w:rsid w:val="00ED6F32"/>
    <w:rsid w:val="00ED7600"/>
    <w:rsid w:val="00EE3D11"/>
    <w:rsid w:val="00EE4B29"/>
    <w:rsid w:val="00EE6F31"/>
    <w:rsid w:val="00EE713D"/>
    <w:rsid w:val="00EF06DF"/>
    <w:rsid w:val="00EF2138"/>
    <w:rsid w:val="00EF26CB"/>
    <w:rsid w:val="00EF3959"/>
    <w:rsid w:val="00EF4A01"/>
    <w:rsid w:val="00EF6073"/>
    <w:rsid w:val="00EF698B"/>
    <w:rsid w:val="00F02BFD"/>
    <w:rsid w:val="00F04BD4"/>
    <w:rsid w:val="00F06E7F"/>
    <w:rsid w:val="00F105B9"/>
    <w:rsid w:val="00F1362C"/>
    <w:rsid w:val="00F16EFF"/>
    <w:rsid w:val="00F228B7"/>
    <w:rsid w:val="00F23300"/>
    <w:rsid w:val="00F257EA"/>
    <w:rsid w:val="00F3033D"/>
    <w:rsid w:val="00F30DD1"/>
    <w:rsid w:val="00F33C77"/>
    <w:rsid w:val="00F414F1"/>
    <w:rsid w:val="00F449F9"/>
    <w:rsid w:val="00F44E19"/>
    <w:rsid w:val="00F45CA4"/>
    <w:rsid w:val="00F473A2"/>
    <w:rsid w:val="00F47AA5"/>
    <w:rsid w:val="00F508B8"/>
    <w:rsid w:val="00F516A7"/>
    <w:rsid w:val="00F51EC6"/>
    <w:rsid w:val="00F527AC"/>
    <w:rsid w:val="00F5546E"/>
    <w:rsid w:val="00F56F0F"/>
    <w:rsid w:val="00F579DC"/>
    <w:rsid w:val="00F60FB4"/>
    <w:rsid w:val="00F61AA5"/>
    <w:rsid w:val="00F63633"/>
    <w:rsid w:val="00F637D9"/>
    <w:rsid w:val="00F63AAC"/>
    <w:rsid w:val="00F64297"/>
    <w:rsid w:val="00F66A28"/>
    <w:rsid w:val="00F7094C"/>
    <w:rsid w:val="00F70E46"/>
    <w:rsid w:val="00F710FE"/>
    <w:rsid w:val="00F72459"/>
    <w:rsid w:val="00F72CB1"/>
    <w:rsid w:val="00F74661"/>
    <w:rsid w:val="00F74F44"/>
    <w:rsid w:val="00F8097D"/>
    <w:rsid w:val="00F80EE2"/>
    <w:rsid w:val="00F81BEC"/>
    <w:rsid w:val="00F8215E"/>
    <w:rsid w:val="00F824F5"/>
    <w:rsid w:val="00F8539B"/>
    <w:rsid w:val="00F870D9"/>
    <w:rsid w:val="00F87FC0"/>
    <w:rsid w:val="00F90987"/>
    <w:rsid w:val="00F90FAB"/>
    <w:rsid w:val="00F91534"/>
    <w:rsid w:val="00F9172B"/>
    <w:rsid w:val="00F92267"/>
    <w:rsid w:val="00F92B1D"/>
    <w:rsid w:val="00F92C9E"/>
    <w:rsid w:val="00F9374D"/>
    <w:rsid w:val="00F96747"/>
    <w:rsid w:val="00F971CD"/>
    <w:rsid w:val="00FA1CFD"/>
    <w:rsid w:val="00FA2ED8"/>
    <w:rsid w:val="00FA383D"/>
    <w:rsid w:val="00FA522E"/>
    <w:rsid w:val="00FA7972"/>
    <w:rsid w:val="00FB1A51"/>
    <w:rsid w:val="00FB378B"/>
    <w:rsid w:val="00FB6924"/>
    <w:rsid w:val="00FC1105"/>
    <w:rsid w:val="00FC29B9"/>
    <w:rsid w:val="00FC447E"/>
    <w:rsid w:val="00FC44F7"/>
    <w:rsid w:val="00FC569B"/>
    <w:rsid w:val="00FC6FD3"/>
    <w:rsid w:val="00FC7F40"/>
    <w:rsid w:val="00FD1AB1"/>
    <w:rsid w:val="00FD3888"/>
    <w:rsid w:val="00FD41BA"/>
    <w:rsid w:val="00FD4B01"/>
    <w:rsid w:val="00FD5BD8"/>
    <w:rsid w:val="00FD65F5"/>
    <w:rsid w:val="00FD7D92"/>
    <w:rsid w:val="00FD7DB0"/>
    <w:rsid w:val="00FE070B"/>
    <w:rsid w:val="00FE305C"/>
    <w:rsid w:val="00FE3E3F"/>
    <w:rsid w:val="00FE3FFA"/>
    <w:rsid w:val="00FE56AC"/>
    <w:rsid w:val="00FF0301"/>
    <w:rsid w:val="00FF1044"/>
    <w:rsid w:val="00FF1488"/>
    <w:rsid w:val="00FF1B78"/>
    <w:rsid w:val="00FF3C8C"/>
    <w:rsid w:val="00FF5188"/>
    <w:rsid w:val="00FF5E60"/>
    <w:rsid w:val="00FF6024"/>
    <w:rsid w:val="00FF6DAB"/>
    <w:rsid w:val="00FF7686"/>
    <w:rsid w:val="00FF7E15"/>
    <w:rsid w:val="0AEE295E"/>
    <w:rsid w:val="106D6A76"/>
    <w:rsid w:val="12744B44"/>
    <w:rsid w:val="1923B651"/>
    <w:rsid w:val="1D53692D"/>
    <w:rsid w:val="1E7C5142"/>
    <w:rsid w:val="24810065"/>
    <w:rsid w:val="269CA9D4"/>
    <w:rsid w:val="3EE9B2CB"/>
    <w:rsid w:val="40FAB803"/>
    <w:rsid w:val="41DC9F61"/>
    <w:rsid w:val="47550A8F"/>
    <w:rsid w:val="4D814A02"/>
    <w:rsid w:val="51FD3774"/>
    <w:rsid w:val="56410D6B"/>
    <w:rsid w:val="7518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F3A9B"/>
  <w15:chartTrackingRefBased/>
  <w15:docId w15:val="{151040F1-FD55-4F60-8489-E8CE2A0A6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Bullets,- Bullets,목록 단락,リスト段落,列出段落,?? ??,?????,????,Lista1,列出段落1,中等深浅网格 1 - 着色 21,numbered,Paragraphe de liste1,Bulletr List Paragraph,Bullet List,FooterText,List Paragraph1,List Paragraph2,List Paragraph21,リスト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Bullets Char,- Bullets Char,목록 단락 Char,リスト段落 Char,列出段落 Char,?? ?? Char,????? Char,???? Char,Lista1 Char,列出段落1 Char,中等深浅网格 1 - 着色 21 Char,numbered Char,Paragraphe de liste1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7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skerville Old Face" w:hAnsi="Baskerville Old Fac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1B161E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971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1CD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971C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1CD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8407C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customStyle="1" w:styleId="1">
    <w:name w:val="网格型1"/>
    <w:basedOn w:val="TableNormal"/>
    <w:next w:val="TableGrid"/>
    <w:uiPriority w:val="39"/>
    <w:qFormat/>
    <w:rsid w:val="008C50D7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5C6EA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TH">
    <w:name w:val="TH"/>
    <w:basedOn w:val="Normal"/>
    <w:link w:val="THChar"/>
    <w:rsid w:val="005C6EA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5C6EAC"/>
    <w:pPr>
      <w:keepNext w:val="0"/>
      <w:spacing w:before="0" w:after="240"/>
    </w:pPr>
  </w:style>
  <w:style w:type="character" w:customStyle="1" w:styleId="THChar">
    <w:name w:val="TH Char"/>
    <w:link w:val="TH"/>
    <w:qFormat/>
    <w:rsid w:val="005C6EA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C6E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C6EA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C6EAC"/>
    <w:pPr>
      <w:ind w:left="360" w:hanging="360"/>
      <w:contextualSpacing/>
    </w:pPr>
  </w:style>
  <w:style w:type="paragraph" w:customStyle="1" w:styleId="ZT">
    <w:name w:val="ZT"/>
    <w:rsid w:val="00FD7D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ZGSM">
    <w:name w:val="ZGSM"/>
    <w:rsid w:val="00FD7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0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15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72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2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RBI5PAMIO524-1616901215-36341</_dlc_DocId>
    <HideFromDelve xmlns="71c5aaf6-e6ce-465b-b873-5148d2a4c105">false</HideFromDelve>
    <_dlc_DocIdUrl xmlns="71c5aaf6-e6ce-465b-b873-5148d2a4c105">
      <Url>https://nokia.sharepoint.com/sites/gxp/_layouts/15/DocIdRedir.aspx?ID=RBI5PAMIO524-1616901215-36341</Url>
      <Description>RBI5PAMIO524-1616901215-36341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7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Fahad</cp:lastModifiedBy>
  <cp:revision>4</cp:revision>
  <dcterms:created xsi:type="dcterms:W3CDTF">2025-02-07T19:34:00Z</dcterms:created>
  <dcterms:modified xsi:type="dcterms:W3CDTF">2025-02-07T20:50:00Z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184d77ca-5a7e-431c-bf83-2d7913b0f445</vt:lpwstr>
  </property>
  <property fmtid="{D5CDD505-2E9C-101B-9397-08002B2CF9AE}" pid="11" name="MediaServiceImageTags">
    <vt:lpwstr/>
  </property>
</Properties>
</file>